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FFAA1" w14:textId="77777777" w:rsidR="00535962" w:rsidRPr="00F7167E" w:rsidRDefault="00C446C5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6E3023" wp14:editId="2539700E">
                <wp:simplePos x="0" y="0"/>
                <wp:positionH relativeFrom="column">
                  <wp:posOffset>4714240</wp:posOffset>
                </wp:positionH>
                <wp:positionV relativeFrom="paragraph">
                  <wp:posOffset>161925</wp:posOffset>
                </wp:positionV>
                <wp:extent cx="168719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71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90BA2A" w14:textId="13ED7AE9" w:rsidR="0026335F" w:rsidRPr="0026335F" w:rsidRDefault="001907EA">
                            <w:sdt>
                              <w:sdtPr>
                                <w:rPr>
                                  <w:rStyle w:val="Style5"/>
                                  <w:highlight w:val="yellow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01282" w:rsidRPr="001907EA">
                                  <w:rPr>
                                    <w:rStyle w:val="Style5"/>
                                    <w:highlight w:val="yellow"/>
                                    <w:lang w:val="es-DO"/>
                                  </w:rPr>
                                  <w:t>20 de febrero de 202</w:t>
                                </w:r>
                                <w:r w:rsidR="006F3FE1" w:rsidRPr="001907EA">
                                  <w:rPr>
                                    <w:rStyle w:val="Style5"/>
                                    <w:highlight w:val="yellow"/>
                                    <w:lang w:val="es-DO"/>
                                  </w:rPr>
                                  <w:t>5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E302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1.2pt;margin-top:12.75pt;width:132.8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" filled="f" stroked="f">
                <v:textbox>
                  <w:txbxContent>
                    <w:p w14:paraId="0390BA2A" w14:textId="13ED7AE9" w:rsidR="0026335F" w:rsidRPr="0026335F" w:rsidRDefault="001907EA">
                      <w:sdt>
                        <w:sdtPr>
                          <w:rPr>
                            <w:rStyle w:val="Style5"/>
                            <w:highlight w:val="yellow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01282" w:rsidRPr="001907EA">
                            <w:rPr>
                              <w:rStyle w:val="Style5"/>
                              <w:highlight w:val="yellow"/>
                              <w:lang w:val="es-DO"/>
                            </w:rPr>
                            <w:t>20 de febrero de 202</w:t>
                          </w:r>
                          <w:r w:rsidR="006F3FE1" w:rsidRPr="001907EA">
                            <w:rPr>
                              <w:rStyle w:val="Style5"/>
                              <w:highlight w:val="yellow"/>
                              <w:lang w:val="es-DO"/>
                            </w:rPr>
                            <w:t>5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8C8B8D" wp14:editId="55D2581E">
                <wp:simplePos x="0" y="0"/>
                <wp:positionH relativeFrom="column">
                  <wp:posOffset>4658360</wp:posOffset>
                </wp:positionH>
                <wp:positionV relativeFrom="paragraph">
                  <wp:posOffset>-590550</wp:posOffset>
                </wp:positionV>
                <wp:extent cx="1671955" cy="701040"/>
                <wp:effectExtent l="19050" t="0" r="2349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1955" cy="701040"/>
                          <a:chOff x="12777" y="523"/>
                          <a:chExt cx="2633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777" y="561"/>
                            <a:ext cx="2578" cy="968"/>
                            <a:chOff x="9014" y="720"/>
                            <a:chExt cx="2146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14" y="1077"/>
                              <a:ext cx="214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D3BDF0B" w14:textId="5EDD1E05" w:rsidR="001466B0" w:rsidRPr="00535962" w:rsidRDefault="006B5B23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mem-daf-cm-202</w:t>
                                    </w:r>
                                    <w:r w:rsidR="006F3FE1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27948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8C8B8D" id="Group 21" o:spid="_x0000_s1027" style="position:absolute;margin-left:366.8pt;margin-top:-46.5pt;width:131.65pt;height:55.2pt;z-index:251659264" coordorigin="12777,523" coordsize="2633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777;top:561;width:2578;height:968" coordorigin="9014,720" coordsize="214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014;top:1077;width:214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D3BDF0B" w14:textId="5EDD1E05" w:rsidR="001466B0" w:rsidRPr="00535962" w:rsidRDefault="006B5B23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mem-daf-cm-202</w:t>
                              </w:r>
                              <w:r w:rsidR="006F3FE1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A27948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8B6413" wp14:editId="5B8AD2F7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3836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B6413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7E53836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77CC320F" wp14:editId="6FA95711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E7E1D7D" wp14:editId="573E170E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39FAE70E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F353C2" wp14:editId="64E124E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7E1D7D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39FAE70E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F353C2" wp14:editId="64E124E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D3EADC2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075B57" wp14:editId="2947D79F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939B9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75B57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40939B9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89CB8F4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427BF62" wp14:editId="43E5FD86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E5DC04" w14:textId="77777777" w:rsidR="002E1412" w:rsidRPr="002E1412" w:rsidRDefault="001907E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446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Ministerio de Energía y Minas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27BF62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29E5DC04" w14:textId="77777777" w:rsidR="002E1412" w:rsidRPr="002E1412" w:rsidRDefault="001907E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446C5">
                            <w:rPr>
                              <w:rStyle w:val="Style6"/>
                              <w:sz w:val="24"/>
                              <w:szCs w:val="24"/>
                            </w:rPr>
                            <w:t>Ministerio de Energía y Minas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F703B7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FA50683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3BDF3C" wp14:editId="38EFEDAB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CE0D27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BDF3C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5CE0D27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8F7ACB9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77D9009" wp14:editId="570B9E1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F93333" w14:textId="77777777" w:rsidR="002E1412" w:rsidRPr="002E1412" w:rsidRDefault="001907E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D900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3F93333" w14:textId="77777777" w:rsidR="002E1412" w:rsidRPr="002E1412" w:rsidRDefault="001907E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AA2CF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B8AFD6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E2943AB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015E7B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6817CD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B65DAA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542F1FC" w14:textId="77777777" w:rsidTr="00E82502">
        <w:trPr>
          <w:cantSplit/>
          <w:trHeight w:val="440"/>
        </w:trPr>
        <w:tc>
          <w:tcPr>
            <w:tcW w:w="9252" w:type="dxa"/>
          </w:tcPr>
          <w:p w14:paraId="3D8227F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EDB2C06" w14:textId="77777777" w:rsidTr="00E82502">
        <w:trPr>
          <w:cantSplit/>
          <w:trHeight w:val="440"/>
        </w:trPr>
        <w:tc>
          <w:tcPr>
            <w:tcW w:w="9252" w:type="dxa"/>
          </w:tcPr>
          <w:p w14:paraId="344A3B8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39A25F7" w14:textId="77777777" w:rsidTr="00E82502">
        <w:trPr>
          <w:cantSplit/>
          <w:trHeight w:val="440"/>
        </w:trPr>
        <w:tc>
          <w:tcPr>
            <w:tcW w:w="9252" w:type="dxa"/>
          </w:tcPr>
          <w:p w14:paraId="5934A49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2E9C03B" w14:textId="77777777" w:rsidTr="00E82502">
        <w:trPr>
          <w:cantSplit/>
          <w:trHeight w:val="440"/>
        </w:trPr>
        <w:tc>
          <w:tcPr>
            <w:tcW w:w="9252" w:type="dxa"/>
          </w:tcPr>
          <w:p w14:paraId="5BAF660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9FE411" w14:textId="77777777" w:rsidTr="00E82502">
        <w:trPr>
          <w:cantSplit/>
          <w:trHeight w:val="440"/>
        </w:trPr>
        <w:tc>
          <w:tcPr>
            <w:tcW w:w="9252" w:type="dxa"/>
          </w:tcPr>
          <w:p w14:paraId="0C807F4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70AE33B" w14:textId="77777777" w:rsidTr="00E82502">
        <w:trPr>
          <w:cantSplit/>
          <w:trHeight w:val="440"/>
        </w:trPr>
        <w:tc>
          <w:tcPr>
            <w:tcW w:w="9252" w:type="dxa"/>
          </w:tcPr>
          <w:p w14:paraId="68FD442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72B8B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3C99E54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FCC90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AB9DAC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7BC073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01DCA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66AD4328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7C74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B408C72" wp14:editId="7658E67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8DBF7D" wp14:editId="17F8060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5DD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EE7788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8DBF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25DD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EE7788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0C6921" wp14:editId="7429D30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B8FF0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0C6921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51B8FF0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8175A6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2F45A0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2F21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213CD7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CBDE4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31280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62C5944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07EA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84B82"/>
    <w:rsid w:val="00392351"/>
    <w:rsid w:val="003A6141"/>
    <w:rsid w:val="00401282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572069"/>
    <w:rsid w:val="00611A07"/>
    <w:rsid w:val="0062592A"/>
    <w:rsid w:val="006506D0"/>
    <w:rsid w:val="00651E48"/>
    <w:rsid w:val="00666D56"/>
    <w:rsid w:val="006709BC"/>
    <w:rsid w:val="006B5B23"/>
    <w:rsid w:val="006F3FE1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219E7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446C5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217D8"/>
    <w:rsid w:val="00E82502"/>
    <w:rsid w:val="00EA6B34"/>
    <w:rsid w:val="00EA7406"/>
    <w:rsid w:val="00EB3889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4814663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69246-B0A7-432D-ACB7-5D9924CD1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37AA13-508A-4E3E-A858-91A1F6D2CB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A5A4B-772B-4053-AF6A-C7273205F9F6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4.xml><?xml version="1.0" encoding="utf-8"?>
<ds:datastoreItem xmlns:ds="http://schemas.openxmlformats.org/officeDocument/2006/customXml" ds:itemID="{E0796379-04A8-4534-8647-A9FF90FA8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Wendy Paola Grullón Rodríguez</cp:lastModifiedBy>
  <cp:revision>11</cp:revision>
  <cp:lastPrinted>2011-03-04T18:48:00Z</cp:lastPrinted>
  <dcterms:created xsi:type="dcterms:W3CDTF">2014-01-15T13:04:00Z</dcterms:created>
  <dcterms:modified xsi:type="dcterms:W3CDTF">2025-02-07T13:46:00Z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