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267B83" w14:textId="77777777" w:rsidR="00535962" w:rsidRPr="00F7167E" w:rsidRDefault="00306AD5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51A7D80" wp14:editId="244D7862">
                <wp:simplePos x="0" y="0"/>
                <wp:positionH relativeFrom="column">
                  <wp:posOffset>4405023</wp:posOffset>
                </wp:positionH>
                <wp:positionV relativeFrom="paragraph">
                  <wp:posOffset>159026</wp:posOffset>
                </wp:positionV>
                <wp:extent cx="1994452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4452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28CBC6" w14:textId="77777777" w:rsidR="0026335F" w:rsidRPr="0026335F" w:rsidRDefault="0092011C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showingPlcHdr/>
                                <w:date w:fullDate="2023-01-19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CC0EC5">
                                  <w:rPr>
                                    <w:rStyle w:val="Style5"/>
                                  </w:rPr>
                                  <w:t xml:space="preserve">    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346.85pt;margin-top:12.5pt;width:157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" filled="f" stroked="f">
                <v:textbox>
                  <w:txbxContent>
                    <w:p w:rsidR="0026335F" w:rsidRPr="0026335F" w:rsidRDefault="00C77D03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showingPlcHdr/>
                          <w:date w:fullDate="2023-01-19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CC0EC5">
                            <w:rPr>
                              <w:rStyle w:val="Style5"/>
                            </w:rPr>
                            <w:t xml:space="preserve">    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D21C9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B101C1F" wp14:editId="4413A6E8">
                <wp:simplePos x="0" y="0"/>
                <wp:positionH relativeFrom="column">
                  <wp:posOffset>4210050</wp:posOffset>
                </wp:positionH>
                <wp:positionV relativeFrom="paragraph">
                  <wp:posOffset>-590550</wp:posOffset>
                </wp:positionV>
                <wp:extent cx="2120265" cy="701040"/>
                <wp:effectExtent l="0" t="0" r="1333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20265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4D69F778" w14:textId="2139F2B0" w:rsidR="00022097" w:rsidRPr="00022097" w:rsidRDefault="00BB45D1" w:rsidP="00022097">
                                    <w:pPr>
                                      <w:rPr>
                                        <w:rStyle w:val="Style2"/>
                                      </w:rPr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 xml:space="preserve">    </w:t>
                                    </w:r>
                                    <w:r w:rsidR="008D1049">
                                      <w:rPr>
                                        <w:rStyle w:val="Style2"/>
                                      </w:rPr>
                                      <w:t>EDESUR-</w:t>
                                    </w:r>
                                    <w:r w:rsidR="0094367D">
                                      <w:rPr>
                                        <w:rStyle w:val="Style2"/>
                                      </w:rPr>
                                      <w:t>CCC-CP-</w:t>
                                    </w:r>
                                    <w:r w:rsidR="00981CA9"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97107C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 w:rsidR="00645BED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4A209D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bookmarkStart w:id="0" w:name="_GoBack"/>
                                    <w:bookmarkEnd w:id="0"/>
                                    <w:r w:rsidR="0097107C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</w:p>
                                  <w:p w14:paraId="754785F1" w14:textId="77777777" w:rsidR="007A791C" w:rsidRPr="007A791C" w:rsidRDefault="007A791C" w:rsidP="007A791C">
                                    <w:pPr>
                                      <w:jc w:val="center"/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pacing w:val="-20"/>
                                        <w:lang w:val="es-DO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</w:pPr>
                                  </w:p>
                                  <w:p w14:paraId="53EA561A" w14:textId="77777777" w:rsidR="001466B0" w:rsidRPr="00535962" w:rsidRDefault="0092011C" w:rsidP="001466B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B30A91E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101C1F" id="Group 21" o:spid="_x0000_s1027" style="position:absolute;margin-left:331.5pt;margin-top:-46.5pt;width:166.95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4D69F778" w14:textId="2139F2B0" w:rsidR="00022097" w:rsidRPr="00022097" w:rsidRDefault="00BB45D1" w:rsidP="00022097">
                              <w:pPr>
                                <w:rPr>
                                  <w:rStyle w:val="Style2"/>
                                </w:rPr>
                              </w:pPr>
                              <w:r>
                                <w:rPr>
                                  <w:rStyle w:val="Style2"/>
                                </w:rPr>
                                <w:t xml:space="preserve">    </w:t>
                              </w:r>
                              <w:r w:rsidR="008D1049">
                                <w:rPr>
                                  <w:rStyle w:val="Style2"/>
                                </w:rPr>
                                <w:t>EDESUR-</w:t>
                              </w:r>
                              <w:r w:rsidR="0094367D">
                                <w:rPr>
                                  <w:rStyle w:val="Style2"/>
                                </w:rPr>
                                <w:t>CCC-CP-</w:t>
                              </w:r>
                              <w:r w:rsidR="00981CA9">
                                <w:rPr>
                                  <w:rStyle w:val="Style2"/>
                                </w:rPr>
                                <w:t>202</w:t>
                              </w:r>
                              <w:r w:rsidR="0097107C">
                                <w:rPr>
                                  <w:rStyle w:val="Style2"/>
                                </w:rPr>
                                <w:t>4</w:t>
                              </w:r>
                              <w:r w:rsidR="00645BED">
                                <w:rPr>
                                  <w:rStyle w:val="Style2"/>
                                </w:rPr>
                                <w:t>-00</w:t>
                              </w:r>
                              <w:r w:rsidR="004A209D">
                                <w:rPr>
                                  <w:rStyle w:val="Style2"/>
                                </w:rPr>
                                <w:t>3</w:t>
                              </w:r>
                              <w:bookmarkStart w:id="1" w:name="_GoBack"/>
                              <w:bookmarkEnd w:id="1"/>
                              <w:r w:rsidR="0097107C">
                                <w:rPr>
                                  <w:rStyle w:val="Style2"/>
                                </w:rPr>
                                <w:t>1</w:t>
                              </w:r>
                            </w:p>
                            <w:p w14:paraId="754785F1" w14:textId="77777777" w:rsidR="007A791C" w:rsidRPr="007A791C" w:rsidRDefault="007A791C" w:rsidP="007A791C">
                              <w:pPr>
                                <w:jc w:val="center"/>
                                <w:rPr>
                                  <w:rFonts w:ascii="Arial Bold" w:hAnsi="Arial Bold"/>
                                  <w:b/>
                                  <w:caps/>
                                  <w:spacing w:val="-20"/>
                                  <w:lang w:val="es-DO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</w:pPr>
                            </w:p>
                            <w:p w14:paraId="53EA561A" w14:textId="77777777" w:rsidR="001466B0" w:rsidRPr="00535962" w:rsidRDefault="0092011C" w:rsidP="001466B0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7B30A91E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0F6DD5C" wp14:editId="5996EC69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CC3958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" filled="f" stroked="f">
                <v:textbox inset="0,0,0,0">
                  <w:txbxContent>
                    <w:p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0DF857C2" wp14:editId="0B4B5844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6485D150" wp14:editId="7CBBD522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7F61A5FA" w14:textId="77777777" w:rsidR="00BC61BD" w:rsidRPr="00BC61BD" w:rsidRDefault="007A791C">
                                <w:pPr>
                                  <w:rPr>
                                    <w:lang w:val="en-US"/>
                                  </w:rPr>
                                </w:pPr>
                                <w:r w:rsidRPr="007A791C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8A236E" wp14:editId="777E1809">
                                      <wp:extent cx="845820" cy="407981"/>
                                      <wp:effectExtent l="0" t="0" r="0" b="0"/>
                                      <wp:docPr id="1" name="Picture 3" descr="Nuevo Logo EDESUR.jpg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" name="Picture 3" descr="Nuevo Logo EDESUR.jpg"/>
                                              <pic:cNvPicPr/>
                                            </pic:nvPicPr>
                                            <pic:blipFill>
                                              <a:blip r:embed="rId8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5820" cy="407981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iCNugIAAMI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Content>
                        <w:p w:rsidR="00BC61BD" w:rsidRPr="00BC61BD" w:rsidRDefault="007A791C">
                          <w:pPr>
                            <w:rPr>
                              <w:lang w:val="en-US"/>
                            </w:rPr>
                          </w:pPr>
                          <w:r w:rsidRPr="007A791C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540F9E35" wp14:editId="76354924">
                                <wp:extent cx="845820" cy="407981"/>
                                <wp:effectExtent l="0" t="0" r="0" b="0"/>
                                <wp:docPr id="1" name="Picture 3" descr="Nuevo Logo EDESUR.jpg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Picture 3" descr="Nuevo Logo EDESUR.jpg"/>
                                        <pic:cNvPicPr/>
                                      </pic:nvPicPr>
                                      <pic:blipFill>
                                        <a:blip r:embed="rId9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5820" cy="40798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745D154C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CEC68D8" wp14:editId="247F0B19">
                <wp:simplePos x="0" y="0"/>
                <wp:positionH relativeFrom="column">
                  <wp:posOffset>4772025</wp:posOffset>
                </wp:positionH>
                <wp:positionV relativeFrom="paragraph">
                  <wp:posOffset>131445</wp:posOffset>
                </wp:positionV>
                <wp:extent cx="1557020" cy="252095"/>
                <wp:effectExtent l="0" t="0" r="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70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632D1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34" type="#_x0000_t202" style="position:absolute;margin-left:375.75pt;margin-top:10.35pt;width:122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sE4tw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3206F41B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8D995C0" wp14:editId="0E52AE29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AE943E" w14:textId="77777777" w:rsidR="002E1412" w:rsidRPr="002E1412" w:rsidRDefault="0092011C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 id="Text Box 16" o:spid="_x0000_s1035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6LKhQIAABcFAAAOAAAAZHJzL2Uyb0RvYy54bWysVNuO2yAQfa/Uf0C8Z32pc7EVZ7WXpqq0&#10;vUi7/QACOEbFQIHE3q767x1wkq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" stroked="f">
                <v:textbox>
                  <w:txbxContent>
                    <w:p w:rsidR="002E1412" w:rsidRPr="002E1412" w:rsidRDefault="000C3578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FCF6E13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63BEA691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4F01258" wp14:editId="58FC7D54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B9D39A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" stroked="f">
                <v:textbox>
                  <w:txbxContent>
                    <w:p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2408F673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960E4AB" wp14:editId="45315634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1F5FAF" w14:textId="77777777" w:rsidR="002E1412" w:rsidRPr="002E1412" w:rsidRDefault="0092011C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" stroked="f">
                <v:textbox>
                  <w:txbxContent>
                    <w:p w:rsidR="002E1412" w:rsidRPr="002E1412" w:rsidRDefault="000C3578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6E3513A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59AFE16E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B681E1D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7458209D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73E81E51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2AE01039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32E3F89" w14:textId="77777777" w:rsidTr="00E82502">
        <w:trPr>
          <w:cantSplit/>
          <w:trHeight w:val="440"/>
        </w:trPr>
        <w:tc>
          <w:tcPr>
            <w:tcW w:w="9252" w:type="dxa"/>
          </w:tcPr>
          <w:p w14:paraId="70DB2BDA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2C580A8E" w14:textId="77777777" w:rsidTr="00E82502">
        <w:trPr>
          <w:cantSplit/>
          <w:trHeight w:val="440"/>
        </w:trPr>
        <w:tc>
          <w:tcPr>
            <w:tcW w:w="9252" w:type="dxa"/>
          </w:tcPr>
          <w:p w14:paraId="40482FA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4E4CB9DF" w14:textId="77777777" w:rsidTr="00E82502">
        <w:trPr>
          <w:cantSplit/>
          <w:trHeight w:val="440"/>
        </w:trPr>
        <w:tc>
          <w:tcPr>
            <w:tcW w:w="9252" w:type="dxa"/>
          </w:tcPr>
          <w:p w14:paraId="4899C5F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00D4DBA1" w14:textId="77777777" w:rsidTr="00E82502">
        <w:trPr>
          <w:cantSplit/>
          <w:trHeight w:val="440"/>
        </w:trPr>
        <w:tc>
          <w:tcPr>
            <w:tcW w:w="9252" w:type="dxa"/>
          </w:tcPr>
          <w:p w14:paraId="708386B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1DEA8F7B" w14:textId="77777777" w:rsidTr="00E82502">
        <w:trPr>
          <w:cantSplit/>
          <w:trHeight w:val="440"/>
        </w:trPr>
        <w:tc>
          <w:tcPr>
            <w:tcW w:w="9252" w:type="dxa"/>
          </w:tcPr>
          <w:p w14:paraId="00FA5063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1AF6D3A1" w14:textId="77777777" w:rsidTr="00E82502">
        <w:trPr>
          <w:cantSplit/>
          <w:trHeight w:val="440"/>
        </w:trPr>
        <w:tc>
          <w:tcPr>
            <w:tcW w:w="9252" w:type="dxa"/>
          </w:tcPr>
          <w:p w14:paraId="4A8F126C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6DC2954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5CE5DDC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797AB1A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72FE25A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A21933F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4B6AF4" w14:textId="77777777" w:rsidR="0092011C" w:rsidRDefault="0092011C" w:rsidP="001007E7">
      <w:pPr>
        <w:spacing w:after="0" w:line="240" w:lineRule="auto"/>
      </w:pPr>
      <w:r>
        <w:separator/>
      </w:r>
    </w:p>
  </w:endnote>
  <w:endnote w:type="continuationSeparator" w:id="0">
    <w:p w14:paraId="414CA7AA" w14:textId="77777777" w:rsidR="0092011C" w:rsidRDefault="0092011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Bold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CBD7E7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1AA86C70" wp14:editId="4A54BB76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FA86F3E" wp14:editId="6BC05B0A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6D12BF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6274FE6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" filled="f" stroked="f">
              <v:textbox inset="0,0,0,0">
                <w:txbxContent>
                  <w:p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D716D57" wp14:editId="137C933A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C16E68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" filled="f" stroked="f">
              <v:textbox inset="0,0,0,0">
                <w:txbxContent>
                  <w:p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7D2685DE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9EA846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44E5DC2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413B8641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39A4D66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C5E44D" w14:textId="77777777" w:rsidR="0092011C" w:rsidRDefault="0092011C" w:rsidP="001007E7">
      <w:pPr>
        <w:spacing w:after="0" w:line="240" w:lineRule="auto"/>
      </w:pPr>
      <w:r>
        <w:separator/>
      </w:r>
    </w:p>
  </w:footnote>
  <w:footnote w:type="continuationSeparator" w:id="0">
    <w:p w14:paraId="7D716622" w14:textId="77777777" w:rsidR="0092011C" w:rsidRDefault="0092011C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22097"/>
    <w:rsid w:val="00034DD9"/>
    <w:rsid w:val="00045479"/>
    <w:rsid w:val="0005792C"/>
    <w:rsid w:val="00082554"/>
    <w:rsid w:val="000B0DCD"/>
    <w:rsid w:val="000C3578"/>
    <w:rsid w:val="000C738A"/>
    <w:rsid w:val="000E02D9"/>
    <w:rsid w:val="001007E7"/>
    <w:rsid w:val="001020C0"/>
    <w:rsid w:val="00112394"/>
    <w:rsid w:val="001466B0"/>
    <w:rsid w:val="00157600"/>
    <w:rsid w:val="00170EC5"/>
    <w:rsid w:val="00181E8D"/>
    <w:rsid w:val="00194FF2"/>
    <w:rsid w:val="001A3F92"/>
    <w:rsid w:val="001E3EB2"/>
    <w:rsid w:val="001F73A7"/>
    <w:rsid w:val="002009A7"/>
    <w:rsid w:val="0023347B"/>
    <w:rsid w:val="00253DBA"/>
    <w:rsid w:val="0026335F"/>
    <w:rsid w:val="00295BD4"/>
    <w:rsid w:val="002A4A49"/>
    <w:rsid w:val="002D451D"/>
    <w:rsid w:val="002E1412"/>
    <w:rsid w:val="002F77BC"/>
    <w:rsid w:val="00306AD5"/>
    <w:rsid w:val="00314023"/>
    <w:rsid w:val="00341484"/>
    <w:rsid w:val="00357FE3"/>
    <w:rsid w:val="003830DC"/>
    <w:rsid w:val="00386D05"/>
    <w:rsid w:val="00392351"/>
    <w:rsid w:val="003974DF"/>
    <w:rsid w:val="003A6141"/>
    <w:rsid w:val="00404131"/>
    <w:rsid w:val="0042490F"/>
    <w:rsid w:val="004379A6"/>
    <w:rsid w:val="0044234A"/>
    <w:rsid w:val="00456C17"/>
    <w:rsid w:val="00466B9C"/>
    <w:rsid w:val="004823CB"/>
    <w:rsid w:val="004A209D"/>
    <w:rsid w:val="004B30DA"/>
    <w:rsid w:val="004D45A8"/>
    <w:rsid w:val="005023EC"/>
    <w:rsid w:val="00535962"/>
    <w:rsid w:val="005E0D37"/>
    <w:rsid w:val="00611A07"/>
    <w:rsid w:val="0062592A"/>
    <w:rsid w:val="00645BED"/>
    <w:rsid w:val="006506D0"/>
    <w:rsid w:val="00651E48"/>
    <w:rsid w:val="00652712"/>
    <w:rsid w:val="00666D56"/>
    <w:rsid w:val="006709BC"/>
    <w:rsid w:val="00676E72"/>
    <w:rsid w:val="006E0C67"/>
    <w:rsid w:val="006E7E60"/>
    <w:rsid w:val="006F567F"/>
    <w:rsid w:val="00725091"/>
    <w:rsid w:val="00780880"/>
    <w:rsid w:val="007A791C"/>
    <w:rsid w:val="007B0E1F"/>
    <w:rsid w:val="007B6F6F"/>
    <w:rsid w:val="007D46EB"/>
    <w:rsid w:val="00820C9F"/>
    <w:rsid w:val="0082707E"/>
    <w:rsid w:val="008315B0"/>
    <w:rsid w:val="00862E65"/>
    <w:rsid w:val="008905AC"/>
    <w:rsid w:val="008B3AE5"/>
    <w:rsid w:val="008B58F4"/>
    <w:rsid w:val="008C2FAC"/>
    <w:rsid w:val="008C388B"/>
    <w:rsid w:val="008D1049"/>
    <w:rsid w:val="0092011C"/>
    <w:rsid w:val="0094367D"/>
    <w:rsid w:val="00966EEE"/>
    <w:rsid w:val="0097107C"/>
    <w:rsid w:val="00974EED"/>
    <w:rsid w:val="00977C54"/>
    <w:rsid w:val="00981CA9"/>
    <w:rsid w:val="009A6291"/>
    <w:rsid w:val="009F78CE"/>
    <w:rsid w:val="00A16099"/>
    <w:rsid w:val="00A30D80"/>
    <w:rsid w:val="00A640BD"/>
    <w:rsid w:val="00A641A7"/>
    <w:rsid w:val="00A72F42"/>
    <w:rsid w:val="00A95E2E"/>
    <w:rsid w:val="00AD7919"/>
    <w:rsid w:val="00AF2E6B"/>
    <w:rsid w:val="00AF306F"/>
    <w:rsid w:val="00AF7BFE"/>
    <w:rsid w:val="00B62EEF"/>
    <w:rsid w:val="00B97B51"/>
    <w:rsid w:val="00BA0007"/>
    <w:rsid w:val="00BB1D79"/>
    <w:rsid w:val="00BB45D1"/>
    <w:rsid w:val="00BC1D0C"/>
    <w:rsid w:val="00BC61BD"/>
    <w:rsid w:val="00BD1586"/>
    <w:rsid w:val="00BD21C9"/>
    <w:rsid w:val="00BF573D"/>
    <w:rsid w:val="00C078CB"/>
    <w:rsid w:val="00C12277"/>
    <w:rsid w:val="00C22DBE"/>
    <w:rsid w:val="00C33AB6"/>
    <w:rsid w:val="00C35D16"/>
    <w:rsid w:val="00C5078F"/>
    <w:rsid w:val="00C66D08"/>
    <w:rsid w:val="00C7470C"/>
    <w:rsid w:val="00C77D03"/>
    <w:rsid w:val="00CA0E82"/>
    <w:rsid w:val="00CA164C"/>
    <w:rsid w:val="00CA4661"/>
    <w:rsid w:val="00CC0EC5"/>
    <w:rsid w:val="00CE1B4A"/>
    <w:rsid w:val="00CE67A3"/>
    <w:rsid w:val="00D040C1"/>
    <w:rsid w:val="00D1201E"/>
    <w:rsid w:val="00D24FA7"/>
    <w:rsid w:val="00D45A3E"/>
    <w:rsid w:val="00D50EFB"/>
    <w:rsid w:val="00D64696"/>
    <w:rsid w:val="00D7710E"/>
    <w:rsid w:val="00D90D49"/>
    <w:rsid w:val="00D9600B"/>
    <w:rsid w:val="00DC5D96"/>
    <w:rsid w:val="00DD4F3E"/>
    <w:rsid w:val="00E11CAC"/>
    <w:rsid w:val="00E13E55"/>
    <w:rsid w:val="00E61D8C"/>
    <w:rsid w:val="00E82502"/>
    <w:rsid w:val="00EA6B34"/>
    <w:rsid w:val="00EA7406"/>
    <w:rsid w:val="00EE1E7B"/>
    <w:rsid w:val="00F03577"/>
    <w:rsid w:val="00F225BF"/>
    <w:rsid w:val="00F53753"/>
    <w:rsid w:val="00F61B64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D16F05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7A79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73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437C29-DFF2-445D-B298-C77E5D885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54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Laura Karina Piña De Cruz</cp:lastModifiedBy>
  <cp:revision>26</cp:revision>
  <cp:lastPrinted>2011-03-04T18:48:00Z</cp:lastPrinted>
  <dcterms:created xsi:type="dcterms:W3CDTF">2021-04-19T19:23:00Z</dcterms:created>
  <dcterms:modified xsi:type="dcterms:W3CDTF">2024-08-20T21:50:00Z</dcterms:modified>
</cp:coreProperties>
</file>