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6E213365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5529B70" w14:textId="479E9263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26A66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F594A">
                                      <w:rPr>
                                        <w:rStyle w:val="Style2"/>
                                      </w:rPr>
                                      <w:t>83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8241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5529B70" w14:textId="479E9263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26A66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26A66">
                                <w:rPr>
                                  <w:rStyle w:val="Style2"/>
                                </w:rPr>
                                <w:t>0</w:t>
                              </w:r>
                              <w:r w:rsidR="007F594A">
                                <w:rPr>
                                  <w:rStyle w:val="Style2"/>
                                </w:rPr>
                                <w:t>83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8240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E6B25">
        <w:rPr>
          <w:rFonts w:eastAsia="Arial"/>
        </w:rPr>
        <w:t>9</w: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72560BC" wp14:editId="65BBC957">
                <wp:simplePos x="0" y="0"/>
                <wp:positionH relativeFrom="column">
                  <wp:posOffset>4457701</wp:posOffset>
                </wp:positionH>
                <wp:positionV relativeFrom="paragraph">
                  <wp:posOffset>140970</wp:posOffset>
                </wp:positionV>
                <wp:extent cx="170688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00E7675" w:rsidR="0026335F" w:rsidRPr="0026335F" w:rsidRDefault="007F594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6-0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05 de junio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51pt;margin-top:11.1pt;width:134.4pt;height:21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" filled="f" stroked="f">
                <v:textbox>
                  <w:txbxContent>
                    <w:p w14:paraId="349C3EBF" w14:textId="700E7675" w:rsidR="0026335F" w:rsidRPr="0026335F" w:rsidRDefault="007F594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6-0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05 de junio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7F594A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7F594A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7F594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7F594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Pr="001F6DBD" w:rsidRDefault="00C22DBE" w:rsidP="00A72F42">
      <w:pPr>
        <w:spacing w:after="0" w:line="240" w:lineRule="auto"/>
        <w:ind w:right="-45"/>
        <w:jc w:val="both"/>
        <w:rPr>
          <w:b/>
          <w:sz w:val="22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1A86AC02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715FC0A1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715FC0A1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715FC0A1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715FC0A1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715FC0A1">
              <w:rPr>
                <w:spacing w:val="-2"/>
                <w:sz w:val="22"/>
                <w:szCs w:val="22"/>
              </w:rPr>
              <w:t>:</w:t>
            </w:r>
            <w:r w:rsidR="00E82502" w:rsidRPr="715FC0A1">
              <w:rPr>
                <w:sz w:val="22"/>
                <w:szCs w:val="22"/>
              </w:rPr>
              <w:t xml:space="preserve">  </w:t>
            </w:r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715FC0A1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715FC0A1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715FC0A1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715FC0A1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715FC0A1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715FC0A1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AF60A" w14:textId="77777777" w:rsidR="00004E31" w:rsidRDefault="00004E31" w:rsidP="001007E7">
      <w:pPr>
        <w:spacing w:after="0" w:line="240" w:lineRule="auto"/>
      </w:pPr>
      <w:r>
        <w:separator/>
      </w:r>
    </w:p>
  </w:endnote>
  <w:endnote w:type="continuationSeparator" w:id="0">
    <w:p w14:paraId="102C04EF" w14:textId="77777777" w:rsidR="00004E31" w:rsidRDefault="00004E31" w:rsidP="001007E7">
      <w:pPr>
        <w:spacing w:after="0" w:line="240" w:lineRule="auto"/>
      </w:pPr>
      <w:r>
        <w:continuationSeparator/>
      </w:r>
    </w:p>
  </w:endnote>
  <w:endnote w:type="continuationNotice" w:id="1">
    <w:p w14:paraId="5C71B80A" w14:textId="77777777" w:rsidR="00004E31" w:rsidRDefault="00004E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Footer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Footer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Footer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BE39C" w14:textId="77777777" w:rsidR="00004E31" w:rsidRDefault="00004E31" w:rsidP="001007E7">
      <w:pPr>
        <w:spacing w:after="0" w:line="240" w:lineRule="auto"/>
      </w:pPr>
      <w:r>
        <w:separator/>
      </w:r>
    </w:p>
  </w:footnote>
  <w:footnote w:type="continuationSeparator" w:id="0">
    <w:p w14:paraId="67813DE1" w14:textId="77777777" w:rsidR="00004E31" w:rsidRDefault="00004E31" w:rsidP="001007E7">
      <w:pPr>
        <w:spacing w:after="0" w:line="240" w:lineRule="auto"/>
      </w:pPr>
      <w:r>
        <w:continuationSeparator/>
      </w:r>
    </w:p>
  </w:footnote>
  <w:footnote w:type="continuationNotice" w:id="1">
    <w:p w14:paraId="19EF8515" w14:textId="77777777" w:rsidR="00004E31" w:rsidRDefault="00004E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4E31"/>
    <w:rsid w:val="00034DD9"/>
    <w:rsid w:val="00045479"/>
    <w:rsid w:val="0005683A"/>
    <w:rsid w:val="0005792C"/>
    <w:rsid w:val="00070B02"/>
    <w:rsid w:val="0007201C"/>
    <w:rsid w:val="0008247D"/>
    <w:rsid w:val="00091222"/>
    <w:rsid w:val="000A4598"/>
    <w:rsid w:val="000B0DCD"/>
    <w:rsid w:val="000E02D9"/>
    <w:rsid w:val="000E6B25"/>
    <w:rsid w:val="000F4B05"/>
    <w:rsid w:val="001007E7"/>
    <w:rsid w:val="001020C0"/>
    <w:rsid w:val="001256E2"/>
    <w:rsid w:val="00127C54"/>
    <w:rsid w:val="00137C17"/>
    <w:rsid w:val="001466B0"/>
    <w:rsid w:val="00147320"/>
    <w:rsid w:val="00157600"/>
    <w:rsid w:val="00160393"/>
    <w:rsid w:val="00170EC5"/>
    <w:rsid w:val="00181E8D"/>
    <w:rsid w:val="00191A59"/>
    <w:rsid w:val="00194FF2"/>
    <w:rsid w:val="001A06D8"/>
    <w:rsid w:val="001A3A89"/>
    <w:rsid w:val="001A3F92"/>
    <w:rsid w:val="001E5A50"/>
    <w:rsid w:val="001E6C5F"/>
    <w:rsid w:val="001F6DBD"/>
    <w:rsid w:val="001F73A7"/>
    <w:rsid w:val="002009A7"/>
    <w:rsid w:val="002224C7"/>
    <w:rsid w:val="00253DBA"/>
    <w:rsid w:val="0025714A"/>
    <w:rsid w:val="0026335F"/>
    <w:rsid w:val="00285387"/>
    <w:rsid w:val="00295BD4"/>
    <w:rsid w:val="002D451D"/>
    <w:rsid w:val="002E1412"/>
    <w:rsid w:val="00314023"/>
    <w:rsid w:val="003162D1"/>
    <w:rsid w:val="003206ED"/>
    <w:rsid w:val="003413B6"/>
    <w:rsid w:val="00341484"/>
    <w:rsid w:val="00353210"/>
    <w:rsid w:val="00357C1C"/>
    <w:rsid w:val="00364228"/>
    <w:rsid w:val="00373217"/>
    <w:rsid w:val="00377A1C"/>
    <w:rsid w:val="00392351"/>
    <w:rsid w:val="003A1D61"/>
    <w:rsid w:val="003A56D5"/>
    <w:rsid w:val="003A5D5B"/>
    <w:rsid w:val="003A6141"/>
    <w:rsid w:val="003E63B8"/>
    <w:rsid w:val="00404131"/>
    <w:rsid w:val="00406233"/>
    <w:rsid w:val="00416F66"/>
    <w:rsid w:val="0042065D"/>
    <w:rsid w:val="00423DE5"/>
    <w:rsid w:val="0042490F"/>
    <w:rsid w:val="00433055"/>
    <w:rsid w:val="004379A6"/>
    <w:rsid w:val="0044234A"/>
    <w:rsid w:val="00456C17"/>
    <w:rsid w:val="00464551"/>
    <w:rsid w:val="00466B9C"/>
    <w:rsid w:val="00472116"/>
    <w:rsid w:val="004907D3"/>
    <w:rsid w:val="004938EB"/>
    <w:rsid w:val="004B30DA"/>
    <w:rsid w:val="004D45A8"/>
    <w:rsid w:val="00504BA6"/>
    <w:rsid w:val="00530C82"/>
    <w:rsid w:val="00530E2C"/>
    <w:rsid w:val="00535962"/>
    <w:rsid w:val="00561CA6"/>
    <w:rsid w:val="00565C8F"/>
    <w:rsid w:val="0058380E"/>
    <w:rsid w:val="005909EF"/>
    <w:rsid w:val="00592E1A"/>
    <w:rsid w:val="00596059"/>
    <w:rsid w:val="00597BF8"/>
    <w:rsid w:val="005D6746"/>
    <w:rsid w:val="00611A07"/>
    <w:rsid w:val="00613BFA"/>
    <w:rsid w:val="0062592A"/>
    <w:rsid w:val="00644063"/>
    <w:rsid w:val="006506D0"/>
    <w:rsid w:val="00651228"/>
    <w:rsid w:val="00651E48"/>
    <w:rsid w:val="006534AF"/>
    <w:rsid w:val="006603AF"/>
    <w:rsid w:val="006656D5"/>
    <w:rsid w:val="00666D56"/>
    <w:rsid w:val="006709BC"/>
    <w:rsid w:val="00680946"/>
    <w:rsid w:val="006A233D"/>
    <w:rsid w:val="006A2D7C"/>
    <w:rsid w:val="006C77D5"/>
    <w:rsid w:val="006D70D5"/>
    <w:rsid w:val="006E2FA1"/>
    <w:rsid w:val="006E495B"/>
    <w:rsid w:val="006F50E7"/>
    <w:rsid w:val="006F567F"/>
    <w:rsid w:val="007040F5"/>
    <w:rsid w:val="0071485D"/>
    <w:rsid w:val="00725091"/>
    <w:rsid w:val="00735A65"/>
    <w:rsid w:val="007404F1"/>
    <w:rsid w:val="00742616"/>
    <w:rsid w:val="0074316C"/>
    <w:rsid w:val="00755A88"/>
    <w:rsid w:val="0075710A"/>
    <w:rsid w:val="00776A53"/>
    <w:rsid w:val="00780880"/>
    <w:rsid w:val="007B0E1F"/>
    <w:rsid w:val="007B6F6F"/>
    <w:rsid w:val="007C1F35"/>
    <w:rsid w:val="007D6CCA"/>
    <w:rsid w:val="007F4178"/>
    <w:rsid w:val="007F594A"/>
    <w:rsid w:val="008072AF"/>
    <w:rsid w:val="0081518A"/>
    <w:rsid w:val="00820C9F"/>
    <w:rsid w:val="0082707E"/>
    <w:rsid w:val="008315B0"/>
    <w:rsid w:val="00837E8F"/>
    <w:rsid w:val="008419BF"/>
    <w:rsid w:val="00874A8F"/>
    <w:rsid w:val="00880181"/>
    <w:rsid w:val="008B00AC"/>
    <w:rsid w:val="008B3AE5"/>
    <w:rsid w:val="008B44E1"/>
    <w:rsid w:val="008C388B"/>
    <w:rsid w:val="008D5A9D"/>
    <w:rsid w:val="008F7D95"/>
    <w:rsid w:val="00903189"/>
    <w:rsid w:val="00903C23"/>
    <w:rsid w:val="009126DA"/>
    <w:rsid w:val="009139FF"/>
    <w:rsid w:val="00927687"/>
    <w:rsid w:val="00966EEE"/>
    <w:rsid w:val="00977C54"/>
    <w:rsid w:val="009C657B"/>
    <w:rsid w:val="009D6A59"/>
    <w:rsid w:val="009F358A"/>
    <w:rsid w:val="00A03B34"/>
    <w:rsid w:val="00A041F0"/>
    <w:rsid w:val="00A16099"/>
    <w:rsid w:val="00A24A0F"/>
    <w:rsid w:val="00A40F28"/>
    <w:rsid w:val="00A42C68"/>
    <w:rsid w:val="00A640BD"/>
    <w:rsid w:val="00A641A7"/>
    <w:rsid w:val="00A721D1"/>
    <w:rsid w:val="00A72F42"/>
    <w:rsid w:val="00A76428"/>
    <w:rsid w:val="00A830AE"/>
    <w:rsid w:val="00AA1A7D"/>
    <w:rsid w:val="00AB0D95"/>
    <w:rsid w:val="00AD6558"/>
    <w:rsid w:val="00AD666A"/>
    <w:rsid w:val="00AD7919"/>
    <w:rsid w:val="00AE1A9C"/>
    <w:rsid w:val="00AF2E6B"/>
    <w:rsid w:val="00AF4A07"/>
    <w:rsid w:val="00B03420"/>
    <w:rsid w:val="00B2567E"/>
    <w:rsid w:val="00B26A66"/>
    <w:rsid w:val="00B62EEF"/>
    <w:rsid w:val="00B6491C"/>
    <w:rsid w:val="00B65193"/>
    <w:rsid w:val="00B65C43"/>
    <w:rsid w:val="00B70CF0"/>
    <w:rsid w:val="00B76874"/>
    <w:rsid w:val="00B97B51"/>
    <w:rsid w:val="00BA0007"/>
    <w:rsid w:val="00BB1D79"/>
    <w:rsid w:val="00BB2A75"/>
    <w:rsid w:val="00BB33CE"/>
    <w:rsid w:val="00BC1D0C"/>
    <w:rsid w:val="00BC61BD"/>
    <w:rsid w:val="00BD1586"/>
    <w:rsid w:val="00C078CB"/>
    <w:rsid w:val="00C21906"/>
    <w:rsid w:val="00C22DBE"/>
    <w:rsid w:val="00C30B9C"/>
    <w:rsid w:val="00C5078F"/>
    <w:rsid w:val="00C66D08"/>
    <w:rsid w:val="00C711FB"/>
    <w:rsid w:val="00C7470C"/>
    <w:rsid w:val="00C910B4"/>
    <w:rsid w:val="00CA0E82"/>
    <w:rsid w:val="00CA164C"/>
    <w:rsid w:val="00CA1D5C"/>
    <w:rsid w:val="00CA4661"/>
    <w:rsid w:val="00CA519B"/>
    <w:rsid w:val="00CB4ECA"/>
    <w:rsid w:val="00CB54C6"/>
    <w:rsid w:val="00CC6AEC"/>
    <w:rsid w:val="00CD4189"/>
    <w:rsid w:val="00CE67A3"/>
    <w:rsid w:val="00CF6EC2"/>
    <w:rsid w:val="00D1201E"/>
    <w:rsid w:val="00D24FA7"/>
    <w:rsid w:val="00D45A3E"/>
    <w:rsid w:val="00D46163"/>
    <w:rsid w:val="00D64696"/>
    <w:rsid w:val="00D7710E"/>
    <w:rsid w:val="00D9086B"/>
    <w:rsid w:val="00D90D49"/>
    <w:rsid w:val="00D91CD5"/>
    <w:rsid w:val="00D9600B"/>
    <w:rsid w:val="00DA6344"/>
    <w:rsid w:val="00DC5D96"/>
    <w:rsid w:val="00DD4F3E"/>
    <w:rsid w:val="00DE4BE8"/>
    <w:rsid w:val="00DE61AA"/>
    <w:rsid w:val="00E1180F"/>
    <w:rsid w:val="00E13E55"/>
    <w:rsid w:val="00E2260A"/>
    <w:rsid w:val="00E517ED"/>
    <w:rsid w:val="00E80D9F"/>
    <w:rsid w:val="00E82502"/>
    <w:rsid w:val="00E8285A"/>
    <w:rsid w:val="00EA6B34"/>
    <w:rsid w:val="00EA7406"/>
    <w:rsid w:val="00ED0A2B"/>
    <w:rsid w:val="00ED4943"/>
    <w:rsid w:val="00EE048D"/>
    <w:rsid w:val="00EE1E7B"/>
    <w:rsid w:val="00EF7C23"/>
    <w:rsid w:val="00F1098A"/>
    <w:rsid w:val="00F225BF"/>
    <w:rsid w:val="00F41028"/>
    <w:rsid w:val="00F53753"/>
    <w:rsid w:val="00F7167E"/>
    <w:rsid w:val="00F737DC"/>
    <w:rsid w:val="00F7443C"/>
    <w:rsid w:val="00F84D68"/>
    <w:rsid w:val="00F92D50"/>
    <w:rsid w:val="00F9504D"/>
    <w:rsid w:val="00FA01DC"/>
    <w:rsid w:val="00FA1AEF"/>
    <w:rsid w:val="00FB1E88"/>
    <w:rsid w:val="00FB439C"/>
    <w:rsid w:val="00FB7728"/>
    <w:rsid w:val="00FC2870"/>
    <w:rsid w:val="00FD6750"/>
    <w:rsid w:val="00FF610E"/>
    <w:rsid w:val="0A9B2FD6"/>
    <w:rsid w:val="0F4A8663"/>
    <w:rsid w:val="15999D58"/>
    <w:rsid w:val="213CCC86"/>
    <w:rsid w:val="23353E08"/>
    <w:rsid w:val="284C411C"/>
    <w:rsid w:val="2C8EB338"/>
    <w:rsid w:val="2DE81285"/>
    <w:rsid w:val="5EC3EC04"/>
    <w:rsid w:val="5EEEB639"/>
    <w:rsid w:val="6BDDA2A1"/>
    <w:rsid w:val="6F0CBE68"/>
    <w:rsid w:val="715FC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93328"/>
  <w15:docId w15:val="{08009596-C5AE-4BE1-9F5D-1D5A29CC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B5740C-199C-4EB0-A624-49E32A5A47AD}">
  <ds:schemaRefs>
    <ds:schemaRef ds:uri="http://purl.org/dc/dcmitype/"/>
    <ds:schemaRef ds:uri="http://www.w3.org/XML/1998/namespace"/>
    <ds:schemaRef ds:uri="d1207536-9e68-4e3e-aeed-b740370baf18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207A115-4FA3-4726-A3A9-B4E2B8E46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1</TotalTime>
  <Pages>1</Pages>
  <Words>152</Words>
  <Characters>867</Characters>
  <Application>Microsoft Office Word</Application>
  <DocSecurity>4</DocSecurity>
  <Lines>7</Lines>
  <Paragraphs>2</Paragraphs>
  <ScaleCrop>false</ScaleCrop>
  <Company>Hewlett-Packard Company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Menorka Gensi Castillo Castillo</cp:lastModifiedBy>
  <cp:revision>78</cp:revision>
  <cp:lastPrinted>2011-03-05T22:48:00Z</cp:lastPrinted>
  <dcterms:created xsi:type="dcterms:W3CDTF">2014-01-16T17:04:00Z</dcterms:created>
  <dcterms:modified xsi:type="dcterms:W3CDTF">2025-06-04T18:51:00Z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