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6E213365" w:rsidR="00535962" w:rsidRPr="00F7167E" w:rsidRDefault="006D70D5" w:rsidP="5EEEB639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136D5B41" wp14:editId="0355027E">
                <wp:simplePos x="0" y="0"/>
                <wp:positionH relativeFrom="column">
                  <wp:posOffset>4001770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3A4E223D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="006E2FA1">
                                      <w:rPr>
                                        <w:rStyle w:val="Style2"/>
                                      </w:rPr>
                                      <w:t>CD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26A66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B26A66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930815">
                                      <w:rPr>
                                        <w:rStyle w:val="Style2"/>
                                      </w:rPr>
                                      <w:t>76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5.1pt;margin-top:-43.5pt;width:180pt;height:69pt;z-index:251658241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NPGAOP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3A4E223D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="006E2FA1">
                                <w:rPr>
                                  <w:rStyle w:val="Style2"/>
                                </w:rPr>
                                <w:t>CD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B26A66">
                                <w:rPr>
                                  <w:rStyle w:val="Style2"/>
                                </w:rPr>
                                <w:t>5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B26A66">
                                <w:rPr>
                                  <w:rStyle w:val="Style2"/>
                                </w:rPr>
                                <w:t>0</w:t>
                              </w:r>
                              <w:r w:rsidR="00930815">
                                <w:rPr>
                                  <w:rStyle w:val="Style2"/>
                                </w:rPr>
                                <w:t>76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03420"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7CDCB401" wp14:editId="1579FC0B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E6B25">
        <w:rPr>
          <w:rFonts w:eastAsia="Arial"/>
        </w:rPr>
        <w:t>9</w: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72560BC" wp14:editId="65BBC957">
                <wp:simplePos x="0" y="0"/>
                <wp:positionH relativeFrom="column">
                  <wp:posOffset>4457701</wp:posOffset>
                </wp:positionH>
                <wp:positionV relativeFrom="paragraph">
                  <wp:posOffset>140970</wp:posOffset>
                </wp:positionV>
                <wp:extent cx="170688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68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5D4CAB5" w:rsidR="0026335F" w:rsidRPr="0026335F" w:rsidRDefault="0093081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5-28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28 de mayo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51pt;margin-top:11.1pt;width:134.4pt;height:21.9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" filled="f" stroked="f">
                <v:textbox>
                  <w:txbxContent>
                    <w:p w14:paraId="349C3EBF" w14:textId="75D4CAB5" w:rsidR="0026335F" w:rsidRPr="0026335F" w:rsidRDefault="0093081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5-28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28 de mayo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930815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930815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93081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93081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Pr="001F6DBD" w:rsidRDefault="00C22DBE" w:rsidP="00A72F42">
      <w:pPr>
        <w:spacing w:after="0" w:line="240" w:lineRule="auto"/>
        <w:ind w:right="-45"/>
        <w:jc w:val="both"/>
        <w:rPr>
          <w:b/>
          <w:sz w:val="22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1A86AC02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715FC0A1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715FC0A1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715FC0A1">
              <w:rPr>
                <w:spacing w:val="-2"/>
                <w:sz w:val="22"/>
                <w:szCs w:val="22"/>
              </w:rPr>
              <w:t xml:space="preserve">1.  Nombre/ </w:t>
            </w:r>
            <w:r w:rsidR="00E82502" w:rsidRPr="715FC0A1">
              <w:rPr>
                <w:spacing w:val="-2"/>
                <w:sz w:val="22"/>
                <w:szCs w:val="22"/>
              </w:rPr>
              <w:t>Razón Social del Oferente</w:t>
            </w:r>
            <w:proofErr w:type="gramStart"/>
            <w:r w:rsidR="00E82502" w:rsidRPr="715FC0A1">
              <w:rPr>
                <w:spacing w:val="-2"/>
                <w:sz w:val="22"/>
                <w:szCs w:val="22"/>
              </w:rPr>
              <w:t>:</w:t>
            </w:r>
            <w:r w:rsidR="00E82502" w:rsidRPr="715FC0A1">
              <w:rPr>
                <w:sz w:val="22"/>
                <w:szCs w:val="22"/>
              </w:rPr>
              <w:t xml:space="preserve">  </w:t>
            </w:r>
            <w:r w:rsidR="00E82502" w:rsidRPr="715FC0A1">
              <w:rPr>
                <w:i/>
                <w:iCs/>
                <w:color w:val="FF0000"/>
                <w:sz w:val="22"/>
                <w:szCs w:val="22"/>
              </w:rPr>
              <w:t>[</w:t>
            </w:r>
            <w:proofErr w:type="gramEnd"/>
            <w:r w:rsidR="00E82502" w:rsidRPr="715FC0A1">
              <w:rPr>
                <w:i/>
                <w:iCs/>
                <w:color w:val="FF0000"/>
                <w:sz w:val="22"/>
                <w:szCs w:val="22"/>
              </w:rPr>
              <w:t>indicar el nombre jurídico del Oferente]</w:t>
            </w:r>
          </w:p>
        </w:tc>
      </w:tr>
      <w:tr w:rsidR="00E82502" w:rsidRPr="00E82502" w14:paraId="2BF0709D" w14:textId="77777777" w:rsidTr="715FC0A1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715FC0A1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715FC0A1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715FC0A1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715FC0A1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9139FF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AF60A" w14:textId="77777777" w:rsidR="00004E31" w:rsidRDefault="00004E31" w:rsidP="001007E7">
      <w:pPr>
        <w:spacing w:after="0" w:line="240" w:lineRule="auto"/>
      </w:pPr>
      <w:r>
        <w:separator/>
      </w:r>
    </w:p>
  </w:endnote>
  <w:endnote w:type="continuationSeparator" w:id="0">
    <w:p w14:paraId="102C04EF" w14:textId="77777777" w:rsidR="00004E31" w:rsidRDefault="00004E31" w:rsidP="001007E7">
      <w:pPr>
        <w:spacing w:after="0" w:line="240" w:lineRule="auto"/>
      </w:pPr>
      <w:r>
        <w:continuationSeparator/>
      </w:r>
    </w:p>
  </w:endnote>
  <w:endnote w:type="continuationNotice" w:id="1">
    <w:p w14:paraId="5C71B80A" w14:textId="77777777" w:rsidR="00004E31" w:rsidRDefault="00004E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58242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BE39C" w14:textId="77777777" w:rsidR="00004E31" w:rsidRDefault="00004E31" w:rsidP="001007E7">
      <w:pPr>
        <w:spacing w:after="0" w:line="240" w:lineRule="auto"/>
      </w:pPr>
      <w:r>
        <w:separator/>
      </w:r>
    </w:p>
  </w:footnote>
  <w:footnote w:type="continuationSeparator" w:id="0">
    <w:p w14:paraId="67813DE1" w14:textId="77777777" w:rsidR="00004E31" w:rsidRDefault="00004E31" w:rsidP="001007E7">
      <w:pPr>
        <w:spacing w:after="0" w:line="240" w:lineRule="auto"/>
      </w:pPr>
      <w:r>
        <w:continuationSeparator/>
      </w:r>
    </w:p>
  </w:footnote>
  <w:footnote w:type="continuationNotice" w:id="1">
    <w:p w14:paraId="19EF8515" w14:textId="77777777" w:rsidR="00004E31" w:rsidRDefault="00004E31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4E31"/>
    <w:rsid w:val="00034DD9"/>
    <w:rsid w:val="00045479"/>
    <w:rsid w:val="0005683A"/>
    <w:rsid w:val="0005792C"/>
    <w:rsid w:val="0007201C"/>
    <w:rsid w:val="00091222"/>
    <w:rsid w:val="000A4598"/>
    <w:rsid w:val="000B0DCD"/>
    <w:rsid w:val="000E02D9"/>
    <w:rsid w:val="000E6B25"/>
    <w:rsid w:val="000F4B05"/>
    <w:rsid w:val="001007E7"/>
    <w:rsid w:val="001020C0"/>
    <w:rsid w:val="001256E2"/>
    <w:rsid w:val="00127C54"/>
    <w:rsid w:val="00137C17"/>
    <w:rsid w:val="001466B0"/>
    <w:rsid w:val="00147320"/>
    <w:rsid w:val="00157600"/>
    <w:rsid w:val="00160393"/>
    <w:rsid w:val="00170EC5"/>
    <w:rsid w:val="00181E8D"/>
    <w:rsid w:val="00191A59"/>
    <w:rsid w:val="00194FF2"/>
    <w:rsid w:val="001A06D8"/>
    <w:rsid w:val="001A3A89"/>
    <w:rsid w:val="001A3F92"/>
    <w:rsid w:val="001E5A50"/>
    <w:rsid w:val="001E6C5F"/>
    <w:rsid w:val="001F6DBD"/>
    <w:rsid w:val="001F73A7"/>
    <w:rsid w:val="002009A7"/>
    <w:rsid w:val="002224C7"/>
    <w:rsid w:val="00253DBA"/>
    <w:rsid w:val="0025714A"/>
    <w:rsid w:val="0026335F"/>
    <w:rsid w:val="00285387"/>
    <w:rsid w:val="00295BD4"/>
    <w:rsid w:val="002D451D"/>
    <w:rsid w:val="002E1412"/>
    <w:rsid w:val="00314023"/>
    <w:rsid w:val="003162D1"/>
    <w:rsid w:val="003206ED"/>
    <w:rsid w:val="003413B6"/>
    <w:rsid w:val="00341484"/>
    <w:rsid w:val="00353210"/>
    <w:rsid w:val="00357C1C"/>
    <w:rsid w:val="00364228"/>
    <w:rsid w:val="00373217"/>
    <w:rsid w:val="00377A1C"/>
    <w:rsid w:val="00392351"/>
    <w:rsid w:val="003A1D61"/>
    <w:rsid w:val="003A56D5"/>
    <w:rsid w:val="003A5D5B"/>
    <w:rsid w:val="003A6141"/>
    <w:rsid w:val="003E63B8"/>
    <w:rsid w:val="00404131"/>
    <w:rsid w:val="00406233"/>
    <w:rsid w:val="00416F66"/>
    <w:rsid w:val="0042065D"/>
    <w:rsid w:val="00423DE5"/>
    <w:rsid w:val="0042490F"/>
    <w:rsid w:val="00433055"/>
    <w:rsid w:val="004379A6"/>
    <w:rsid w:val="0044234A"/>
    <w:rsid w:val="00456C17"/>
    <w:rsid w:val="00464551"/>
    <w:rsid w:val="00466B9C"/>
    <w:rsid w:val="00472116"/>
    <w:rsid w:val="004907D3"/>
    <w:rsid w:val="004938EB"/>
    <w:rsid w:val="004B30DA"/>
    <w:rsid w:val="004D45A8"/>
    <w:rsid w:val="00504BA6"/>
    <w:rsid w:val="00530C82"/>
    <w:rsid w:val="00530E2C"/>
    <w:rsid w:val="00535962"/>
    <w:rsid w:val="00561CA6"/>
    <w:rsid w:val="00565C8F"/>
    <w:rsid w:val="0058380E"/>
    <w:rsid w:val="005909EF"/>
    <w:rsid w:val="00592E1A"/>
    <w:rsid w:val="00596059"/>
    <w:rsid w:val="00597BF8"/>
    <w:rsid w:val="005D6746"/>
    <w:rsid w:val="00611A07"/>
    <w:rsid w:val="00613BFA"/>
    <w:rsid w:val="0062592A"/>
    <w:rsid w:val="00644063"/>
    <w:rsid w:val="006506D0"/>
    <w:rsid w:val="00651228"/>
    <w:rsid w:val="00651E48"/>
    <w:rsid w:val="006534AF"/>
    <w:rsid w:val="006603AF"/>
    <w:rsid w:val="006656D5"/>
    <w:rsid w:val="00666D56"/>
    <w:rsid w:val="006709BC"/>
    <w:rsid w:val="00680946"/>
    <w:rsid w:val="006A233D"/>
    <w:rsid w:val="006A2D7C"/>
    <w:rsid w:val="006C77D5"/>
    <w:rsid w:val="006D70D5"/>
    <w:rsid w:val="006E2FA1"/>
    <w:rsid w:val="006E495B"/>
    <w:rsid w:val="006F50E7"/>
    <w:rsid w:val="006F567F"/>
    <w:rsid w:val="0071485D"/>
    <w:rsid w:val="00725091"/>
    <w:rsid w:val="00735A65"/>
    <w:rsid w:val="007404F1"/>
    <w:rsid w:val="00742616"/>
    <w:rsid w:val="0074316C"/>
    <w:rsid w:val="00755A88"/>
    <w:rsid w:val="0075710A"/>
    <w:rsid w:val="00776A53"/>
    <w:rsid w:val="00780880"/>
    <w:rsid w:val="007B0E1F"/>
    <w:rsid w:val="007B6F6F"/>
    <w:rsid w:val="007C1F35"/>
    <w:rsid w:val="007D6CCA"/>
    <w:rsid w:val="007F4178"/>
    <w:rsid w:val="008030B3"/>
    <w:rsid w:val="008072AF"/>
    <w:rsid w:val="0081518A"/>
    <w:rsid w:val="00820C9F"/>
    <w:rsid w:val="0082707E"/>
    <w:rsid w:val="008315B0"/>
    <w:rsid w:val="00837E8F"/>
    <w:rsid w:val="008419BF"/>
    <w:rsid w:val="00874A8F"/>
    <w:rsid w:val="00880181"/>
    <w:rsid w:val="008B00AC"/>
    <w:rsid w:val="008B3AE5"/>
    <w:rsid w:val="008B44E1"/>
    <w:rsid w:val="008C388B"/>
    <w:rsid w:val="008D5A9D"/>
    <w:rsid w:val="008F7D95"/>
    <w:rsid w:val="00903189"/>
    <w:rsid w:val="00903C23"/>
    <w:rsid w:val="009126DA"/>
    <w:rsid w:val="009139FF"/>
    <w:rsid w:val="00927687"/>
    <w:rsid w:val="00930815"/>
    <w:rsid w:val="00966EEE"/>
    <w:rsid w:val="00977C54"/>
    <w:rsid w:val="009C657B"/>
    <w:rsid w:val="009D6A59"/>
    <w:rsid w:val="009F358A"/>
    <w:rsid w:val="00A03B34"/>
    <w:rsid w:val="00A041F0"/>
    <w:rsid w:val="00A16099"/>
    <w:rsid w:val="00A24A0F"/>
    <w:rsid w:val="00A40F28"/>
    <w:rsid w:val="00A42C68"/>
    <w:rsid w:val="00A640BD"/>
    <w:rsid w:val="00A641A7"/>
    <w:rsid w:val="00A721D1"/>
    <w:rsid w:val="00A72F42"/>
    <w:rsid w:val="00A76428"/>
    <w:rsid w:val="00A830AE"/>
    <w:rsid w:val="00AA1A7D"/>
    <w:rsid w:val="00AB0D95"/>
    <w:rsid w:val="00AD6558"/>
    <w:rsid w:val="00AD666A"/>
    <w:rsid w:val="00AD7919"/>
    <w:rsid w:val="00AE1A9C"/>
    <w:rsid w:val="00AF2E6B"/>
    <w:rsid w:val="00AF4A07"/>
    <w:rsid w:val="00B03420"/>
    <w:rsid w:val="00B2567E"/>
    <w:rsid w:val="00B26A66"/>
    <w:rsid w:val="00B62EEF"/>
    <w:rsid w:val="00B6491C"/>
    <w:rsid w:val="00B65193"/>
    <w:rsid w:val="00B65C43"/>
    <w:rsid w:val="00B70CF0"/>
    <w:rsid w:val="00B76874"/>
    <w:rsid w:val="00B97B51"/>
    <w:rsid w:val="00BA0007"/>
    <w:rsid w:val="00BB1D79"/>
    <w:rsid w:val="00BB2A75"/>
    <w:rsid w:val="00BB33CE"/>
    <w:rsid w:val="00BC1D0C"/>
    <w:rsid w:val="00BC61BD"/>
    <w:rsid w:val="00BD1586"/>
    <w:rsid w:val="00C078CB"/>
    <w:rsid w:val="00C21906"/>
    <w:rsid w:val="00C22DBE"/>
    <w:rsid w:val="00C30B9C"/>
    <w:rsid w:val="00C5078F"/>
    <w:rsid w:val="00C66D08"/>
    <w:rsid w:val="00C711FB"/>
    <w:rsid w:val="00C7470C"/>
    <w:rsid w:val="00C910B4"/>
    <w:rsid w:val="00CA0E82"/>
    <w:rsid w:val="00CA164C"/>
    <w:rsid w:val="00CA1D5C"/>
    <w:rsid w:val="00CA4661"/>
    <w:rsid w:val="00CA519B"/>
    <w:rsid w:val="00CB4ECA"/>
    <w:rsid w:val="00CB54C6"/>
    <w:rsid w:val="00CC6AEC"/>
    <w:rsid w:val="00CD4189"/>
    <w:rsid w:val="00CE67A3"/>
    <w:rsid w:val="00CF6EC2"/>
    <w:rsid w:val="00D0538E"/>
    <w:rsid w:val="00D1201E"/>
    <w:rsid w:val="00D24FA7"/>
    <w:rsid w:val="00D45A3E"/>
    <w:rsid w:val="00D46163"/>
    <w:rsid w:val="00D64696"/>
    <w:rsid w:val="00D7710E"/>
    <w:rsid w:val="00D9086B"/>
    <w:rsid w:val="00D90D49"/>
    <w:rsid w:val="00D91CD5"/>
    <w:rsid w:val="00D9600B"/>
    <w:rsid w:val="00DA6344"/>
    <w:rsid w:val="00DC5D96"/>
    <w:rsid w:val="00DD4F3E"/>
    <w:rsid w:val="00DE4BE8"/>
    <w:rsid w:val="00DE61AA"/>
    <w:rsid w:val="00E1180F"/>
    <w:rsid w:val="00E13E55"/>
    <w:rsid w:val="00E2260A"/>
    <w:rsid w:val="00E80D9F"/>
    <w:rsid w:val="00E82502"/>
    <w:rsid w:val="00E8285A"/>
    <w:rsid w:val="00EA6B34"/>
    <w:rsid w:val="00EA7406"/>
    <w:rsid w:val="00ED0A2B"/>
    <w:rsid w:val="00ED4943"/>
    <w:rsid w:val="00EE048D"/>
    <w:rsid w:val="00EE1E7B"/>
    <w:rsid w:val="00EF7C23"/>
    <w:rsid w:val="00F1098A"/>
    <w:rsid w:val="00F225BF"/>
    <w:rsid w:val="00F41028"/>
    <w:rsid w:val="00F53753"/>
    <w:rsid w:val="00F7167E"/>
    <w:rsid w:val="00F737DC"/>
    <w:rsid w:val="00F7443C"/>
    <w:rsid w:val="00F84D68"/>
    <w:rsid w:val="00F92D50"/>
    <w:rsid w:val="00F9504D"/>
    <w:rsid w:val="00FA01DC"/>
    <w:rsid w:val="00FA1AEF"/>
    <w:rsid w:val="00FB1E88"/>
    <w:rsid w:val="00FB439C"/>
    <w:rsid w:val="00FC2870"/>
    <w:rsid w:val="00FD6750"/>
    <w:rsid w:val="00FF610E"/>
    <w:rsid w:val="0A9B2FD6"/>
    <w:rsid w:val="0F4A8663"/>
    <w:rsid w:val="15999D58"/>
    <w:rsid w:val="23353E08"/>
    <w:rsid w:val="284C411C"/>
    <w:rsid w:val="2C8EB338"/>
    <w:rsid w:val="2DE81285"/>
    <w:rsid w:val="5EC3EC04"/>
    <w:rsid w:val="5EEEB639"/>
    <w:rsid w:val="6BDDA2A1"/>
    <w:rsid w:val="6F0CBE68"/>
    <w:rsid w:val="715FC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E163C246-F4DA-4384-8EE0-941F38FA7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B5740C-199C-4EB0-A624-49E32A5A47AD}">
  <ds:schemaRefs>
    <ds:schemaRef ds:uri="http://www.w3.org/XML/1998/namespace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purl.org/dc/dcmitype/"/>
    <ds:schemaRef ds:uri="d1207536-9e68-4e3e-aeed-b740370baf18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6d0ed0c3-5985-4eca-a33b-383541a093dd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207A115-4FA3-4726-A3A9-B4E2B8E46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</Template>
  <TotalTime>3</TotalTime>
  <Pages>1</Pages>
  <Words>156</Words>
  <Characters>863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Menorka Gensi Castillo Castillo</cp:lastModifiedBy>
  <cp:revision>76</cp:revision>
  <cp:lastPrinted>2011-03-05T18:48:00Z</cp:lastPrinted>
  <dcterms:created xsi:type="dcterms:W3CDTF">2014-01-16T13:04:00Z</dcterms:created>
  <dcterms:modified xsi:type="dcterms:W3CDTF">2025-05-27T20:24:00Z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