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DAA81" w14:textId="77777777" w:rsidR="00535962" w:rsidRPr="00F7167E" w:rsidRDefault="00715C3E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39C7273" wp14:editId="13DF7CFF">
                <wp:simplePos x="0" y="0"/>
                <wp:positionH relativeFrom="column">
                  <wp:posOffset>7000875</wp:posOffset>
                </wp:positionH>
                <wp:positionV relativeFrom="paragraph">
                  <wp:posOffset>-581025</wp:posOffset>
                </wp:positionV>
                <wp:extent cx="1891665" cy="701040"/>
                <wp:effectExtent l="0" t="0" r="13335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16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03D8C851" w14:textId="3D17E95B" w:rsidR="004125D2" w:rsidRPr="004125D2" w:rsidRDefault="0052136E" w:rsidP="004125D2">
                                    <w:pPr>
                                      <w:rPr>
                                        <w:lang w:val="es-DO"/>
                                      </w:rPr>
                                    </w:pPr>
                                    <w:r w:rsidRPr="0052136E">
                                      <w:rPr>
                                        <w:lang w:val="es-DO"/>
                                      </w:rPr>
                                      <w:t xml:space="preserve"> </w:t>
                                    </w:r>
                                    <w:r w:rsidR="00521E91">
                                      <w:rPr>
                                        <w:lang w:val="es-DO"/>
                                      </w:rPr>
                                      <w:t>EDESUR-DAF-CM-202</w:t>
                                    </w:r>
                                    <w:r w:rsidR="00C60F5B">
                                      <w:t>4</w:t>
                                    </w:r>
                                    <w:r w:rsidR="005B4FAE">
                                      <w:rPr>
                                        <w:lang w:val="es-DO"/>
                                      </w:rPr>
                                      <w:t>-</w:t>
                                    </w:r>
                                    <w:r w:rsidR="00C60F5B">
                                      <w:t>00</w:t>
                                    </w:r>
                                    <w:r w:rsidR="005946FA">
                                      <w:t>68</w:t>
                                    </w:r>
                                  </w:p>
                                  <w:p w14:paraId="2E897DA1" w14:textId="77777777" w:rsidR="006A274A" w:rsidRPr="006A274A" w:rsidRDefault="006A274A" w:rsidP="006A274A">
                                    <w:pPr>
                                      <w:rPr>
                                        <w:lang w:val="es-DO"/>
                                      </w:rPr>
                                    </w:pPr>
                                  </w:p>
                                  <w:p w14:paraId="6BA557C9" w14:textId="77777777" w:rsidR="0052136E" w:rsidRPr="0052136E" w:rsidRDefault="0052136E" w:rsidP="0052136E">
                                    <w:pPr>
                                      <w:rPr>
                                        <w:lang w:val="es-DO"/>
                                      </w:rPr>
                                    </w:pPr>
                                  </w:p>
                                  <w:p w14:paraId="4125B31B" w14:textId="77777777" w:rsidR="00957FDA" w:rsidRPr="00535962" w:rsidRDefault="00000000" w:rsidP="00957FDA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558D0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9C7273" id="Group 21" o:spid="_x0000_s1026" style="position:absolute;margin-left:551.25pt;margin-top:-45.75pt;width:148.9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03D8C851" w14:textId="3D17E95B" w:rsidR="004125D2" w:rsidRPr="004125D2" w:rsidRDefault="0052136E" w:rsidP="004125D2">
                              <w:pPr>
                                <w:rPr>
                                  <w:lang w:val="es-DO"/>
                                </w:rPr>
                              </w:pPr>
                              <w:r w:rsidRPr="0052136E">
                                <w:rPr>
                                  <w:lang w:val="es-DO"/>
                                </w:rPr>
                                <w:t xml:space="preserve"> </w:t>
                              </w:r>
                              <w:r w:rsidR="00521E91">
                                <w:rPr>
                                  <w:lang w:val="es-DO"/>
                                </w:rPr>
                                <w:t>EDESUR-DAF-CM-202</w:t>
                              </w:r>
                              <w:r w:rsidR="00C60F5B">
                                <w:t>4</w:t>
                              </w:r>
                              <w:r w:rsidR="005B4FAE">
                                <w:rPr>
                                  <w:lang w:val="es-DO"/>
                                </w:rPr>
                                <w:t>-</w:t>
                              </w:r>
                              <w:r w:rsidR="00C60F5B">
                                <w:t>00</w:t>
                              </w:r>
                              <w:r w:rsidR="005946FA">
                                <w:t>68</w:t>
                              </w:r>
                            </w:p>
                            <w:p w14:paraId="2E897DA1" w14:textId="77777777" w:rsidR="006A274A" w:rsidRPr="006A274A" w:rsidRDefault="006A274A" w:rsidP="006A274A">
                              <w:pPr>
                                <w:rPr>
                                  <w:lang w:val="es-DO"/>
                                </w:rPr>
                              </w:pPr>
                            </w:p>
                            <w:p w14:paraId="6BA557C9" w14:textId="77777777" w:rsidR="0052136E" w:rsidRPr="0052136E" w:rsidRDefault="0052136E" w:rsidP="0052136E">
                              <w:pPr>
                                <w:rPr>
                                  <w:lang w:val="es-DO"/>
                                </w:rPr>
                              </w:pPr>
                            </w:p>
                            <w:p w14:paraId="4125B31B" w14:textId="77777777" w:rsidR="00957FDA" w:rsidRPr="00535962" w:rsidRDefault="00000000" w:rsidP="00957FDA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8558D0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873E0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FCB0698" wp14:editId="2AC8EBC2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E5A41" w14:textId="77777777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B0698" id="Text Box 16" o:spid="_x0000_s1031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GM9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" stroked="f">
                <v:textbox>
                  <w:txbxContent>
                    <w:p w14:paraId="43FE5A41" w14:textId="77777777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790932BC" wp14:editId="70EC5E8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73E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6F2D07C" wp14:editId="1C34F97E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0A308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2D07C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1D00A308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3873E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542573" wp14:editId="322D7BFA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5CDD8AD9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A8322B" wp14:editId="56997502">
                                      <wp:extent cx="799693" cy="331122"/>
                                      <wp:effectExtent l="0" t="0" r="63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33112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42573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5CDD8AD9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A8322B" wp14:editId="56997502">
                                <wp:extent cx="799693" cy="331122"/>
                                <wp:effectExtent l="0" t="0" r="63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33112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3A2D056" w14:textId="77777777" w:rsidR="00535962" w:rsidRPr="00535962" w:rsidRDefault="003873E0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5F9FF70" wp14:editId="32C92875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BF7FCA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9FF70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24BF7FCA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21CFE4" wp14:editId="2E31514B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97A2FF" w14:textId="5A06AEF2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9-2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5946FA">
                                  <w:rPr>
                                    <w:rStyle w:val="Style5"/>
                                    <w:lang w:val="es-DO"/>
                                  </w:rPr>
                                  <w:t>26 de septiembre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1CFE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97A2FF" w14:textId="5A06AEF2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9-2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5946FA">
                            <w:rPr>
                              <w:rStyle w:val="Style5"/>
                              <w:lang w:val="es-DO"/>
                            </w:rPr>
                            <w:t>26 de septiembre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1F32EF" w14:textId="77777777" w:rsidR="00535962" w:rsidRDefault="003873E0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5088091" wp14:editId="2238F7BF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FBF8C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369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A369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A369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369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88091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70FBF8C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3690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A36907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A3690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3690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FF1BD70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E1C804E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17FD378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847CE3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25C0141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4CE8719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221A96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06C3CF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36BAF3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52CAE0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148A0AEA" w14:textId="77777777" w:rsidTr="00A24343">
        <w:trPr>
          <w:trHeight w:val="457"/>
          <w:jc w:val="center"/>
        </w:trPr>
        <w:tc>
          <w:tcPr>
            <w:tcW w:w="849" w:type="dxa"/>
          </w:tcPr>
          <w:p w14:paraId="56731A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8D295A5" w14:textId="77777777" w:rsidR="0037246F" w:rsidRDefault="0037246F" w:rsidP="00BB657B">
            <w:pPr>
              <w:spacing w:after="0" w:line="240" w:lineRule="auto"/>
            </w:pPr>
          </w:p>
          <w:p w14:paraId="61C3A3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951EC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6FD1DD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76DC37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8EFFB8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991417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26C8856" w14:textId="77777777" w:rsidTr="00A24343">
        <w:trPr>
          <w:trHeight w:val="477"/>
          <w:jc w:val="center"/>
        </w:trPr>
        <w:tc>
          <w:tcPr>
            <w:tcW w:w="849" w:type="dxa"/>
          </w:tcPr>
          <w:p w14:paraId="0ED176D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C81887" w14:textId="77777777" w:rsidR="0037246F" w:rsidRDefault="0037246F" w:rsidP="00BB657B">
            <w:pPr>
              <w:spacing w:after="0" w:line="240" w:lineRule="auto"/>
            </w:pPr>
          </w:p>
          <w:p w14:paraId="5B61BC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F85683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BFC44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7D7DF6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FA26C0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5171AD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9B14D6A" w14:textId="77777777" w:rsidTr="00A24343">
        <w:trPr>
          <w:trHeight w:val="477"/>
          <w:jc w:val="center"/>
        </w:trPr>
        <w:tc>
          <w:tcPr>
            <w:tcW w:w="849" w:type="dxa"/>
          </w:tcPr>
          <w:p w14:paraId="28B71ED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27D30A" w14:textId="77777777" w:rsidR="0037246F" w:rsidRDefault="0037246F" w:rsidP="00BB657B">
            <w:pPr>
              <w:spacing w:after="0" w:line="240" w:lineRule="auto"/>
            </w:pPr>
          </w:p>
          <w:p w14:paraId="56D7D67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14A5C2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CBF343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E4304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C056A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D2A28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3C9E485" w14:textId="77777777" w:rsidTr="00A24343">
        <w:trPr>
          <w:trHeight w:val="477"/>
          <w:jc w:val="center"/>
        </w:trPr>
        <w:tc>
          <w:tcPr>
            <w:tcW w:w="849" w:type="dxa"/>
          </w:tcPr>
          <w:p w14:paraId="41F39C7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9C693F1" w14:textId="77777777" w:rsidR="0037246F" w:rsidRDefault="0037246F" w:rsidP="00BB657B">
            <w:pPr>
              <w:spacing w:after="0" w:line="240" w:lineRule="auto"/>
            </w:pPr>
          </w:p>
          <w:p w14:paraId="122651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004B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D4ADCD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C076F7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44BDAA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D10423D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9EF6A30" w14:textId="77777777" w:rsidTr="00A24343">
        <w:trPr>
          <w:trHeight w:val="477"/>
          <w:jc w:val="center"/>
        </w:trPr>
        <w:tc>
          <w:tcPr>
            <w:tcW w:w="849" w:type="dxa"/>
          </w:tcPr>
          <w:p w14:paraId="33508B4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3FCB94D" w14:textId="77777777" w:rsidR="0037246F" w:rsidRDefault="0037246F" w:rsidP="00BB657B">
            <w:pPr>
              <w:spacing w:after="0" w:line="240" w:lineRule="auto"/>
            </w:pPr>
          </w:p>
          <w:p w14:paraId="015D9EE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FA50AC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99A995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F923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2D8919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954EC0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DDA8636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50C99345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023A41E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25BFBD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35B842F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8EACC4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2AA9089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2477B715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1FB755E8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7675E60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3873E0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850F48" wp14:editId="51A84680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06F533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850F48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806F533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BB4C11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DF80B" w14:textId="77777777" w:rsidR="00D5694D" w:rsidRDefault="00D5694D" w:rsidP="001007E7">
      <w:pPr>
        <w:spacing w:after="0" w:line="240" w:lineRule="auto"/>
      </w:pPr>
      <w:r>
        <w:separator/>
      </w:r>
    </w:p>
  </w:endnote>
  <w:endnote w:type="continuationSeparator" w:id="0">
    <w:p w14:paraId="1DD10957" w14:textId="77777777" w:rsidR="00D5694D" w:rsidRDefault="00D569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D6AB1" w14:textId="77777777" w:rsidR="001007E7" w:rsidRDefault="003873E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F757D3" wp14:editId="49F11A03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2AC25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B6D692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F68D5B1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6F757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582AC25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B6D692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F68D5B1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392AF91" w14:textId="77777777" w:rsidR="001007E7" w:rsidRDefault="003873E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7FBAA8" wp14:editId="5C28A98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84898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7FBAA8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584898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2D66080C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1EFB97FA" wp14:editId="35020AB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3E4F895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61B9B0" w14:textId="77777777" w:rsidR="00D5694D" w:rsidRDefault="00D5694D" w:rsidP="001007E7">
      <w:pPr>
        <w:spacing w:after="0" w:line="240" w:lineRule="auto"/>
      </w:pPr>
      <w:r>
        <w:separator/>
      </w:r>
    </w:p>
  </w:footnote>
  <w:footnote w:type="continuationSeparator" w:id="0">
    <w:p w14:paraId="5FE91947" w14:textId="77777777" w:rsidR="00D5694D" w:rsidRDefault="00D5694D" w:rsidP="001007E7">
      <w:pPr>
        <w:spacing w:after="0" w:line="240" w:lineRule="auto"/>
      </w:pPr>
      <w:r>
        <w:continuationSeparator/>
      </w:r>
    </w:p>
  </w:footnote>
  <w:footnote w:id="1">
    <w:p w14:paraId="2A60FCF9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65D599AC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C45EA"/>
    <w:rsid w:val="001007E7"/>
    <w:rsid w:val="001020C0"/>
    <w:rsid w:val="001174C4"/>
    <w:rsid w:val="00123B8D"/>
    <w:rsid w:val="00157600"/>
    <w:rsid w:val="001613AE"/>
    <w:rsid w:val="00170EC5"/>
    <w:rsid w:val="00194FF2"/>
    <w:rsid w:val="001B08C5"/>
    <w:rsid w:val="001E39E1"/>
    <w:rsid w:val="001F73A7"/>
    <w:rsid w:val="00200073"/>
    <w:rsid w:val="00253DBA"/>
    <w:rsid w:val="0026335F"/>
    <w:rsid w:val="002860A4"/>
    <w:rsid w:val="002971F5"/>
    <w:rsid w:val="002B16A2"/>
    <w:rsid w:val="002B26E5"/>
    <w:rsid w:val="002C4A7E"/>
    <w:rsid w:val="002E1412"/>
    <w:rsid w:val="00314023"/>
    <w:rsid w:val="0031441A"/>
    <w:rsid w:val="00332B93"/>
    <w:rsid w:val="00351DE8"/>
    <w:rsid w:val="0037246F"/>
    <w:rsid w:val="003873E0"/>
    <w:rsid w:val="00396644"/>
    <w:rsid w:val="003A4539"/>
    <w:rsid w:val="003B29C3"/>
    <w:rsid w:val="003B38E0"/>
    <w:rsid w:val="00403697"/>
    <w:rsid w:val="004125D2"/>
    <w:rsid w:val="0042490F"/>
    <w:rsid w:val="00427800"/>
    <w:rsid w:val="00451C01"/>
    <w:rsid w:val="00466B9C"/>
    <w:rsid w:val="0047497F"/>
    <w:rsid w:val="004767CC"/>
    <w:rsid w:val="0049643D"/>
    <w:rsid w:val="004C4743"/>
    <w:rsid w:val="004E4F9F"/>
    <w:rsid w:val="0052136E"/>
    <w:rsid w:val="00521E91"/>
    <w:rsid w:val="00535962"/>
    <w:rsid w:val="00557A45"/>
    <w:rsid w:val="005946FA"/>
    <w:rsid w:val="005965E7"/>
    <w:rsid w:val="005A0E83"/>
    <w:rsid w:val="005B442B"/>
    <w:rsid w:val="005B4FAE"/>
    <w:rsid w:val="005C16A9"/>
    <w:rsid w:val="005D0D63"/>
    <w:rsid w:val="005F106E"/>
    <w:rsid w:val="00611A07"/>
    <w:rsid w:val="0062592A"/>
    <w:rsid w:val="006276DD"/>
    <w:rsid w:val="006506D0"/>
    <w:rsid w:val="00651698"/>
    <w:rsid w:val="00651E48"/>
    <w:rsid w:val="006709BC"/>
    <w:rsid w:val="006A274A"/>
    <w:rsid w:val="00715C3E"/>
    <w:rsid w:val="00772249"/>
    <w:rsid w:val="00780880"/>
    <w:rsid w:val="007A4215"/>
    <w:rsid w:val="007B4164"/>
    <w:rsid w:val="007B6F6F"/>
    <w:rsid w:val="007E1C8D"/>
    <w:rsid w:val="00810515"/>
    <w:rsid w:val="0083193F"/>
    <w:rsid w:val="0083342F"/>
    <w:rsid w:val="00854B4F"/>
    <w:rsid w:val="008B3AE5"/>
    <w:rsid w:val="008F1F8B"/>
    <w:rsid w:val="009002B4"/>
    <w:rsid w:val="00957FDA"/>
    <w:rsid w:val="0097453F"/>
    <w:rsid w:val="009773D3"/>
    <w:rsid w:val="009A2AEC"/>
    <w:rsid w:val="009B0931"/>
    <w:rsid w:val="009C47F0"/>
    <w:rsid w:val="009E0472"/>
    <w:rsid w:val="00A16099"/>
    <w:rsid w:val="00A24343"/>
    <w:rsid w:val="00A36907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7545C"/>
    <w:rsid w:val="00B76942"/>
    <w:rsid w:val="00B82170"/>
    <w:rsid w:val="00B9237C"/>
    <w:rsid w:val="00B97B51"/>
    <w:rsid w:val="00BB4C11"/>
    <w:rsid w:val="00BB6FC9"/>
    <w:rsid w:val="00BC1D0C"/>
    <w:rsid w:val="00BC61BD"/>
    <w:rsid w:val="00BE4FB0"/>
    <w:rsid w:val="00BF1AD5"/>
    <w:rsid w:val="00C3072F"/>
    <w:rsid w:val="00C60F5B"/>
    <w:rsid w:val="00C66D08"/>
    <w:rsid w:val="00CA4661"/>
    <w:rsid w:val="00CE67A3"/>
    <w:rsid w:val="00D24FA7"/>
    <w:rsid w:val="00D5694D"/>
    <w:rsid w:val="00D64696"/>
    <w:rsid w:val="00D90D49"/>
    <w:rsid w:val="00DC5D96"/>
    <w:rsid w:val="00DD4F3E"/>
    <w:rsid w:val="00DF4297"/>
    <w:rsid w:val="00E13E55"/>
    <w:rsid w:val="00E3360B"/>
    <w:rsid w:val="00E96D05"/>
    <w:rsid w:val="00EA7406"/>
    <w:rsid w:val="00EB128A"/>
    <w:rsid w:val="00EE21D1"/>
    <w:rsid w:val="00EE2ABA"/>
    <w:rsid w:val="00F116C5"/>
    <w:rsid w:val="00F225BF"/>
    <w:rsid w:val="00F25B99"/>
    <w:rsid w:val="00F4086F"/>
    <w:rsid w:val="00F53753"/>
    <w:rsid w:val="00F702D0"/>
    <w:rsid w:val="00F7167E"/>
    <w:rsid w:val="00F7443C"/>
    <w:rsid w:val="00F8690F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027A41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  <w:style w:type="paragraph" w:styleId="NormalWeb">
    <w:name w:val="Normal (Web)"/>
    <w:basedOn w:val="Normal"/>
    <w:uiPriority w:val="99"/>
    <w:semiHidden/>
    <w:unhideWhenUsed/>
    <w:rsid w:val="00521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8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1AEFC-562C-4E30-A2B3-C5341FDE7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5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Rosa Elba Laurencio Morel De Carrasco</cp:lastModifiedBy>
  <cp:revision>23</cp:revision>
  <cp:lastPrinted>2011-03-04T18:27:00Z</cp:lastPrinted>
  <dcterms:created xsi:type="dcterms:W3CDTF">2020-10-23T16:36:00Z</dcterms:created>
  <dcterms:modified xsi:type="dcterms:W3CDTF">2024-09-26T15:39:00Z</dcterms:modified>
</cp:coreProperties>
</file>