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5529B70" w14:textId="2240D744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DB2C8B">
                                      <w:rPr>
                                        <w:rStyle w:val="Style2"/>
                                      </w:rPr>
                                      <w:t>52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5529B70" w14:textId="2240D744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26A66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26A66">
                                <w:rPr>
                                  <w:rStyle w:val="Style2"/>
                                </w:rPr>
                                <w:t>0</w:t>
                              </w:r>
                              <w:r w:rsidR="00DB2C8B">
                                <w:rPr>
                                  <w:rStyle w:val="Style2"/>
                                </w:rPr>
                                <w:t>52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5BBC957">
                <wp:simplePos x="0" y="0"/>
                <wp:positionH relativeFrom="column">
                  <wp:posOffset>4457701</wp:posOffset>
                </wp:positionH>
                <wp:positionV relativeFrom="paragraph">
                  <wp:posOffset>140970</wp:posOffset>
                </wp:positionV>
                <wp:extent cx="17068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0A2A3C79" w:rsidR="0026335F" w:rsidRPr="0026335F" w:rsidRDefault="0031324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4-3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DB2C8B">
                                  <w:rPr>
                                    <w:rStyle w:val="Style5"/>
                                    <w:lang w:val="es-DO"/>
                                  </w:rPr>
                                  <w:t>30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34.4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" filled="f" stroked="f">
                <v:textbox>
                  <w:txbxContent>
                    <w:p w14:paraId="349C3EBF" w14:textId="0A2A3C79" w:rsidR="0026335F" w:rsidRPr="0026335F" w:rsidRDefault="0031324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4-3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DB2C8B">
                            <w:rPr>
                              <w:rStyle w:val="Style5"/>
                              <w:lang w:val="es-DO"/>
                            </w:rPr>
                            <w:t>30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313241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313241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31324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31324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0D851" w14:textId="77777777" w:rsidR="00370DCE" w:rsidRDefault="00370DCE" w:rsidP="001007E7">
      <w:pPr>
        <w:spacing w:after="0" w:line="240" w:lineRule="auto"/>
      </w:pPr>
      <w:r>
        <w:separator/>
      </w:r>
    </w:p>
  </w:endnote>
  <w:endnote w:type="continuationSeparator" w:id="0">
    <w:p w14:paraId="6325250E" w14:textId="77777777" w:rsidR="00370DCE" w:rsidRDefault="00370DCE" w:rsidP="001007E7">
      <w:pPr>
        <w:spacing w:after="0" w:line="240" w:lineRule="auto"/>
      </w:pPr>
      <w:r>
        <w:continuationSeparator/>
      </w:r>
    </w:p>
  </w:endnote>
  <w:endnote w:type="continuationNotice" w:id="1">
    <w:p w14:paraId="612566A7" w14:textId="77777777" w:rsidR="00370DCE" w:rsidRDefault="00370D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Footer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Footer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Footer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27285" w14:textId="77777777" w:rsidR="00370DCE" w:rsidRDefault="00370DCE" w:rsidP="001007E7">
      <w:pPr>
        <w:spacing w:after="0" w:line="240" w:lineRule="auto"/>
      </w:pPr>
      <w:r>
        <w:separator/>
      </w:r>
    </w:p>
  </w:footnote>
  <w:footnote w:type="continuationSeparator" w:id="0">
    <w:p w14:paraId="239E4BFF" w14:textId="77777777" w:rsidR="00370DCE" w:rsidRDefault="00370DCE" w:rsidP="001007E7">
      <w:pPr>
        <w:spacing w:after="0" w:line="240" w:lineRule="auto"/>
      </w:pPr>
      <w:r>
        <w:continuationSeparator/>
      </w:r>
    </w:p>
  </w:footnote>
  <w:footnote w:type="continuationNotice" w:id="1">
    <w:p w14:paraId="0E5A6735" w14:textId="77777777" w:rsidR="00370DCE" w:rsidRDefault="00370D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683A"/>
    <w:rsid w:val="0005792C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466B0"/>
    <w:rsid w:val="00147320"/>
    <w:rsid w:val="00157600"/>
    <w:rsid w:val="00160393"/>
    <w:rsid w:val="00170EC5"/>
    <w:rsid w:val="00181E8D"/>
    <w:rsid w:val="00190190"/>
    <w:rsid w:val="00191A59"/>
    <w:rsid w:val="00194FF2"/>
    <w:rsid w:val="001A06D8"/>
    <w:rsid w:val="001A3A89"/>
    <w:rsid w:val="001A3F92"/>
    <w:rsid w:val="001E5A50"/>
    <w:rsid w:val="001E6C5F"/>
    <w:rsid w:val="001F6DBD"/>
    <w:rsid w:val="001F73A7"/>
    <w:rsid w:val="002009A7"/>
    <w:rsid w:val="00253DBA"/>
    <w:rsid w:val="0025714A"/>
    <w:rsid w:val="0026335F"/>
    <w:rsid w:val="00285387"/>
    <w:rsid w:val="00295BD4"/>
    <w:rsid w:val="002D451D"/>
    <w:rsid w:val="002E1412"/>
    <w:rsid w:val="00313241"/>
    <w:rsid w:val="00314023"/>
    <w:rsid w:val="003162D1"/>
    <w:rsid w:val="003206ED"/>
    <w:rsid w:val="003413B6"/>
    <w:rsid w:val="00341484"/>
    <w:rsid w:val="00353210"/>
    <w:rsid w:val="00357C1C"/>
    <w:rsid w:val="00364228"/>
    <w:rsid w:val="00370DCE"/>
    <w:rsid w:val="00373217"/>
    <w:rsid w:val="00377A1C"/>
    <w:rsid w:val="00392351"/>
    <w:rsid w:val="003A1D61"/>
    <w:rsid w:val="003A56D5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709BC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1485D"/>
    <w:rsid w:val="00725091"/>
    <w:rsid w:val="00735A65"/>
    <w:rsid w:val="007404F1"/>
    <w:rsid w:val="00742616"/>
    <w:rsid w:val="0074316C"/>
    <w:rsid w:val="00755A88"/>
    <w:rsid w:val="0075710A"/>
    <w:rsid w:val="00776A53"/>
    <w:rsid w:val="00780880"/>
    <w:rsid w:val="007B0E1F"/>
    <w:rsid w:val="007B6F6F"/>
    <w:rsid w:val="007C1F35"/>
    <w:rsid w:val="007D6CCA"/>
    <w:rsid w:val="007F4178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A41FA"/>
    <w:rsid w:val="008B00AC"/>
    <w:rsid w:val="008B3AE5"/>
    <w:rsid w:val="008B44E1"/>
    <w:rsid w:val="008C388B"/>
    <w:rsid w:val="008D5A9D"/>
    <w:rsid w:val="008F412A"/>
    <w:rsid w:val="008F7D95"/>
    <w:rsid w:val="00903189"/>
    <w:rsid w:val="00903C23"/>
    <w:rsid w:val="009126DA"/>
    <w:rsid w:val="009139FF"/>
    <w:rsid w:val="00927687"/>
    <w:rsid w:val="00966EEE"/>
    <w:rsid w:val="00977C54"/>
    <w:rsid w:val="009C657B"/>
    <w:rsid w:val="009D6A59"/>
    <w:rsid w:val="00A03B34"/>
    <w:rsid w:val="00A041F0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3420"/>
    <w:rsid w:val="00B20DD4"/>
    <w:rsid w:val="00B2567E"/>
    <w:rsid w:val="00B26A66"/>
    <w:rsid w:val="00B62EEF"/>
    <w:rsid w:val="00B6491C"/>
    <w:rsid w:val="00B6519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21906"/>
    <w:rsid w:val="00C22DBE"/>
    <w:rsid w:val="00C30B9C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519B"/>
    <w:rsid w:val="00CB4ECA"/>
    <w:rsid w:val="00CB54C6"/>
    <w:rsid w:val="00CC6AEC"/>
    <w:rsid w:val="00CD4189"/>
    <w:rsid w:val="00CE67A3"/>
    <w:rsid w:val="00CF6EC2"/>
    <w:rsid w:val="00D1201E"/>
    <w:rsid w:val="00D24FA7"/>
    <w:rsid w:val="00D45A3E"/>
    <w:rsid w:val="00D46163"/>
    <w:rsid w:val="00D64696"/>
    <w:rsid w:val="00D7710E"/>
    <w:rsid w:val="00D9086B"/>
    <w:rsid w:val="00D90D49"/>
    <w:rsid w:val="00D91CD5"/>
    <w:rsid w:val="00D9600B"/>
    <w:rsid w:val="00DA6344"/>
    <w:rsid w:val="00DB2C8B"/>
    <w:rsid w:val="00DC5D96"/>
    <w:rsid w:val="00DD4F3E"/>
    <w:rsid w:val="00DE21EA"/>
    <w:rsid w:val="00DE4BE8"/>
    <w:rsid w:val="00DE61AA"/>
    <w:rsid w:val="00E1180F"/>
    <w:rsid w:val="00E13E55"/>
    <w:rsid w:val="00E2260A"/>
    <w:rsid w:val="00E80D9F"/>
    <w:rsid w:val="00E82502"/>
    <w:rsid w:val="00E8285A"/>
    <w:rsid w:val="00EA6B34"/>
    <w:rsid w:val="00EA7406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84D68"/>
    <w:rsid w:val="00F92D50"/>
    <w:rsid w:val="00F9504D"/>
    <w:rsid w:val="00FA01DC"/>
    <w:rsid w:val="00FA1AEF"/>
    <w:rsid w:val="00FB1E88"/>
    <w:rsid w:val="00FB439C"/>
    <w:rsid w:val="00FC2870"/>
    <w:rsid w:val="00FD6750"/>
    <w:rsid w:val="00FE535A"/>
    <w:rsid w:val="00FF610E"/>
    <w:rsid w:val="0A9B2FD6"/>
    <w:rsid w:val="0F4A8663"/>
    <w:rsid w:val="15999D58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3328"/>
  <w15:docId w15:val="{D6D92A69-271F-469E-BF28-052D7D33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B5740C-199C-4EB0-A624-49E32A5A47AD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http://schemas.microsoft.com/sharepoint/v3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3</TotalTime>
  <Pages>1</Pages>
  <Words>152</Words>
  <Characters>867</Characters>
  <Application>Microsoft Office Word</Application>
  <DocSecurity>4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75</cp:revision>
  <cp:lastPrinted>2011-03-05T22:48:00Z</cp:lastPrinted>
  <dcterms:created xsi:type="dcterms:W3CDTF">2014-01-16T17:04:00Z</dcterms:created>
  <dcterms:modified xsi:type="dcterms:W3CDTF">2025-04-30T14:01:00Z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