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EB5EA" w14:textId="14E1077C" w:rsidR="00535962" w:rsidRPr="00F7167E" w:rsidRDefault="00EA499D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3DAD5A0" wp14:editId="246013B7">
                <wp:simplePos x="0" y="0"/>
                <wp:positionH relativeFrom="column">
                  <wp:posOffset>4391025</wp:posOffset>
                </wp:positionH>
                <wp:positionV relativeFrom="paragraph">
                  <wp:posOffset>-502285</wp:posOffset>
                </wp:positionV>
                <wp:extent cx="1809750" cy="701040"/>
                <wp:effectExtent l="9525" t="12065" r="9525" b="1079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75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91965B7" w14:textId="6CC0A0F2" w:rsidR="00376344" w:rsidRPr="00535962" w:rsidRDefault="00EA499D" w:rsidP="00376344">
                                    <w:pPr>
                                      <w:jc w:val="center"/>
                                    </w:pPr>
                                    <w:r w:rsidRPr="00EA499D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9375D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EA499D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9375D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2F9000" w14:textId="77777777"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DAD5A0" id="Group 21" o:spid="_x0000_s1026" style="position:absolute;margin-left:345.75pt;margin-top:-39.55pt;width:142.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3mawMAAMYMAAAOAAAAZHJzL2Uyb0RvYy54bWzUV9tu2zAMfR+wfxD0vvqSOBejTtH1hgHd&#10;VqzdByi2fMFkyZOU2t3Xj5IcJ2mLDe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91965B7" w14:textId="6CC0A0F2" w:rsidR="00376344" w:rsidRPr="00535962" w:rsidRDefault="00EA499D" w:rsidP="00376344">
                              <w:pPr>
                                <w:jc w:val="center"/>
                              </w:pPr>
                              <w:r w:rsidRPr="00EA499D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9375DF">
                                <w:rPr>
                                  <w:rStyle w:val="Style2"/>
                                </w:rPr>
                                <w:t>2</w:t>
                              </w:r>
                              <w:r w:rsidRPr="00EA499D">
                                <w:rPr>
                                  <w:rStyle w:val="Style2"/>
                                </w:rPr>
                                <w:t>-001</w:t>
                              </w:r>
                              <w:r w:rsidR="009375DF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32F9000" w14:textId="77777777"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201" w:rsidRPr="00013E04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68095240" wp14:editId="48A54594">
            <wp:simplePos x="0" y="0"/>
            <wp:positionH relativeFrom="margin">
              <wp:posOffset>2803525</wp:posOffset>
            </wp:positionH>
            <wp:positionV relativeFrom="margin">
              <wp:posOffset>-514350</wp:posOffset>
            </wp:positionV>
            <wp:extent cx="810000" cy="806400"/>
            <wp:effectExtent l="0" t="0" r="0" b="0"/>
            <wp:wrapSquare wrapText="bothSides"/>
            <wp:docPr id="4" name="Imagen 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B20ED" wp14:editId="05D40643">
                <wp:simplePos x="0" y="0"/>
                <wp:positionH relativeFrom="column">
                  <wp:posOffset>-356235</wp:posOffset>
                </wp:positionH>
                <wp:positionV relativeFrom="paragraph">
                  <wp:posOffset>-375920</wp:posOffset>
                </wp:positionV>
                <wp:extent cx="1028700" cy="1078230"/>
                <wp:effectExtent l="0" t="0" r="3810" b="254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EF94E" w14:textId="5B0DE53A" w:rsidR="00BC61BD" w:rsidRPr="00BC61BD" w:rsidRDefault="00EA499D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3F1FBE75" wp14:editId="3FDA66EB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B20ED" id="Text Box 2" o:spid="_x0000_s1031" type="#_x0000_t202" style="position:absolute;margin-left:-28.05pt;margin-top:-29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uO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" filled="f" stroked="f">
                <v:textbox>
                  <w:txbxContent>
                    <w:p w14:paraId="31FEF94E" w14:textId="5B0DE53A" w:rsidR="00BC61BD" w:rsidRPr="00BC61BD" w:rsidRDefault="00EA499D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3F1FBE75" wp14:editId="3FDA66EB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42376F" wp14:editId="5CB633DE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2CA57" w14:textId="77777777"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376F" id="Text Box 20" o:spid="_x0000_s1032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WA1+WuAAAAALAQAADwAAAAAAAAAAAAAAAABIBAAAZHJz&#10;L2Rvd25yZXYueG1sUEsFBgAAAAAEAAQA8wAAAFUFAAAAAA==&#10;" filled="f" stroked="f">
                <v:textbox inset="0,0,0,0">
                  <w:txbxContent>
                    <w:p w14:paraId="5CC2CA57" w14:textId="77777777"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</w:p>
    <w:p w14:paraId="7E35B908" w14:textId="263D103E" w:rsidR="00535962" w:rsidRPr="00535962" w:rsidRDefault="00EA499D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472447" wp14:editId="6D0F7274">
                <wp:simplePos x="0" y="0"/>
                <wp:positionH relativeFrom="column">
                  <wp:posOffset>2163445</wp:posOffset>
                </wp:positionH>
                <wp:positionV relativeFrom="paragraph">
                  <wp:posOffset>102870</wp:posOffset>
                </wp:positionV>
                <wp:extent cx="2418080" cy="279400"/>
                <wp:effectExtent l="0" t="0" r="127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808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B5B989" w14:textId="66BC2163" w:rsidR="002E1412" w:rsidRPr="002E1412" w:rsidRDefault="005A31C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EA499D" w:rsidRPr="00EA499D">
                                  <w:rPr>
                                    <w:rStyle w:val="Style6"/>
                                  </w:rPr>
                                  <w:t>SERVICIO NACIONAL DE SALUD (SNS)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72447" id="Text Box 16" o:spid="_x0000_s1033" type="#_x0000_t202" style="position:absolute;margin-left:170.35pt;margin-top:8.1pt;width:190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" stroked="f">
                <v:textbox>
                  <w:txbxContent>
                    <w:p w14:paraId="7DB5B989" w14:textId="66BC2163" w:rsidR="002E1412" w:rsidRPr="002E1412" w:rsidRDefault="005A31C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EA499D" w:rsidRPr="00EA499D">
                            <w:rPr>
                              <w:rStyle w:val="Style6"/>
                            </w:rPr>
                            <w:t>SERVICIO NACIONAL DE SALUD (SNS)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559523" wp14:editId="4B5B307F">
                <wp:simplePos x="0" y="0"/>
                <wp:positionH relativeFrom="column">
                  <wp:posOffset>4878705</wp:posOffset>
                </wp:positionH>
                <wp:positionV relativeFrom="paragraph">
                  <wp:posOffset>61595</wp:posOffset>
                </wp:positionV>
                <wp:extent cx="1428115" cy="278130"/>
                <wp:effectExtent l="190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FBAD8A" w14:textId="0D08A895" w:rsidR="0026335F" w:rsidRPr="0026335F" w:rsidRDefault="005A31C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375DF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59523" id="Text Box 12" o:spid="_x0000_s1034" type="#_x0000_t202" style="position:absolute;margin-left:384.15pt;margin-top:4.8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" filled="f" stroked="f">
                <v:textbox>
                  <w:txbxContent>
                    <w:p w14:paraId="28FBAD8A" w14:textId="0D08A895" w:rsidR="0026335F" w:rsidRPr="0026335F" w:rsidRDefault="005A31C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375DF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E085EBD" w14:textId="269E27DA" w:rsidR="00535962" w:rsidRDefault="00EA499D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4772FC" wp14:editId="1E651332">
                <wp:simplePos x="0" y="0"/>
                <wp:positionH relativeFrom="column">
                  <wp:posOffset>1687195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1270" t="0" r="0" b="127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F3C3" w14:textId="77777777"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772FC" id="Text Box 18" o:spid="_x0000_s1035" type="#_x0000_t202" style="position:absolute;margin-left:132.85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" stroked="f">
                <v:textbox>
                  <w:txbxContent>
                    <w:p w14:paraId="5168F3C3" w14:textId="77777777"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131A6C" wp14:editId="0CEB1650">
                <wp:simplePos x="0" y="0"/>
                <wp:positionH relativeFrom="column">
                  <wp:posOffset>5127625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3175" t="1905" r="0" b="317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5649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166B2" w:rsidRPr="008166B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31A6C" id="Text Box 13" o:spid="_x0000_s1036" type="#_x0000_t202" style="position:absolute;margin-left:403.75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" filled="f" stroked="f">
                <v:textbox>
                  <w:txbxContent>
                    <w:p w14:paraId="6D5649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D4678">
                        <w:fldChar w:fldCharType="begin"/>
                      </w:r>
                      <w:r w:rsidR="004D4678">
                        <w:instrText xml:space="preserve"> NUMPAGES   \* MERGEFORMAT </w:instrText>
                      </w:r>
                      <w:r w:rsidR="004D4678">
                        <w:fldChar w:fldCharType="separate"/>
                      </w:r>
                      <w:r w:rsidR="008166B2"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D46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2277C2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D30257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6D0DAE73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0EA72BB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D403AA2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24165CBA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8F0196D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7E0C138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05542CF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51F0DE48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208C5D41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43E24C12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B8D36FD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538369B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37A86B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3E8EE50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0AF559E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0187697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2E491BA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55B7749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79FFEED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A7A73DD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6BBC351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C40F90F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39F6708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1540425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5D3D2844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E3EA8CD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14DE69C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338C148A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1FFCBC8A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3DD9BBC5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650552E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84A35B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71FAB5F8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A23CFC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0AE7A3BF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38199AB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4DF139AB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A3E3B66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0798F93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5285B3DF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E525810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608D" w14:textId="77777777" w:rsidR="005A31C5" w:rsidRDefault="005A31C5" w:rsidP="001007E7">
      <w:pPr>
        <w:spacing w:after="0" w:line="240" w:lineRule="auto"/>
      </w:pPr>
      <w:r>
        <w:separator/>
      </w:r>
    </w:p>
  </w:endnote>
  <w:endnote w:type="continuationSeparator" w:id="0">
    <w:p w14:paraId="401C04AD" w14:textId="77777777" w:rsidR="005A31C5" w:rsidRDefault="005A31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C249" w14:textId="00665240"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08DDB58" wp14:editId="1D2484BB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A499D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04B188" wp14:editId="4CAC131E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6C3D97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983D7B3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71F69BA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CBE6DA0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4B1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Z8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ks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" filled="f" stroked="f">
              <v:textbox inset="0,0,0,0">
                <w:txbxContent>
                  <w:p w14:paraId="7E6C3D97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983D7B3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71F69BA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CBE6DA0" w14:textId="77777777" w:rsidR="00807015" w:rsidRDefault="00807015"/>
                </w:txbxContent>
              </v:textbox>
            </v:shape>
          </w:pict>
        </mc:Fallback>
      </mc:AlternateContent>
    </w:r>
    <w:r w:rsidR="00EA499D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1B7FB4" wp14:editId="687BC93E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3DBB4D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1B7FB4"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" filled="f" stroked="f">
              <v:textbox inset="0,0,0,0">
                <w:txbxContent>
                  <w:p w14:paraId="663DBB4D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0E821F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46BEA7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0E494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1EA45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892FB8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F2EC9" w14:textId="77777777" w:rsidR="005A31C5" w:rsidRDefault="005A31C5" w:rsidP="001007E7">
      <w:pPr>
        <w:spacing w:after="0" w:line="240" w:lineRule="auto"/>
      </w:pPr>
      <w:r>
        <w:separator/>
      </w:r>
    </w:p>
  </w:footnote>
  <w:footnote w:type="continuationSeparator" w:id="0">
    <w:p w14:paraId="6613EBD2" w14:textId="77777777" w:rsidR="005A31C5" w:rsidRDefault="005A31C5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9550213">
    <w:abstractNumId w:val="2"/>
  </w:num>
  <w:num w:numId="2" w16cid:durableId="2007128535">
    <w:abstractNumId w:val="0"/>
  </w:num>
  <w:num w:numId="3" w16cid:durableId="445083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39E"/>
    <w:rsid w:val="00013E04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D4678"/>
    <w:rsid w:val="004E717B"/>
    <w:rsid w:val="004F0444"/>
    <w:rsid w:val="00521233"/>
    <w:rsid w:val="00535962"/>
    <w:rsid w:val="005654DB"/>
    <w:rsid w:val="00576DBF"/>
    <w:rsid w:val="005A31C5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375DF"/>
    <w:rsid w:val="00964CB0"/>
    <w:rsid w:val="009A5AC1"/>
    <w:rsid w:val="00A16099"/>
    <w:rsid w:val="00A53CA5"/>
    <w:rsid w:val="00A640BD"/>
    <w:rsid w:val="00AD7919"/>
    <w:rsid w:val="00B227FF"/>
    <w:rsid w:val="00B62EEF"/>
    <w:rsid w:val="00B82201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499D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9BB8C0F"/>
  <w15:docId w15:val="{426B6060-8521-4862-B870-F725C91D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72688-52A3-438A-97C8-EA00EF981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EECC92-B0DA-4101-BC2D-FF1A7C69C8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DC48AC-3257-44EC-A6F7-E0B9801111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9F57F-C6F4-4075-A1E5-2CC051E5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1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3</cp:revision>
  <cp:lastPrinted>2011-03-04T18:42:00Z</cp:lastPrinted>
  <dcterms:created xsi:type="dcterms:W3CDTF">2021-09-09T17:07:00Z</dcterms:created>
  <dcterms:modified xsi:type="dcterms:W3CDTF">2022-05-10T15:18:00Z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