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175B2" w14:textId="394B8641" w:rsidR="00535962" w:rsidRPr="00F7167E" w:rsidRDefault="000B7609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DE97CE1" wp14:editId="5540FD8A">
                <wp:simplePos x="0" y="0"/>
                <wp:positionH relativeFrom="column">
                  <wp:posOffset>4286250</wp:posOffset>
                </wp:positionH>
                <wp:positionV relativeFrom="paragraph">
                  <wp:posOffset>-629920</wp:posOffset>
                </wp:positionV>
                <wp:extent cx="1838325" cy="701040"/>
                <wp:effectExtent l="9525" t="8255" r="9525" b="508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83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C7CCAA1" w14:textId="342417CD" w:rsidR="006B202F" w:rsidRPr="00535962" w:rsidRDefault="000B7609" w:rsidP="006B202F">
                                    <w:pPr>
                                      <w:jc w:val="center"/>
                                    </w:pPr>
                                    <w:r w:rsidRPr="000B7609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3E016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0B7609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3E016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F4E8E1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E97CE1" id="Group 21" o:spid="_x0000_s1026" style="position:absolute;margin-left:337.5pt;margin-top:-49.6pt;width:144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C7CCAA1" w14:textId="342417CD" w:rsidR="006B202F" w:rsidRPr="00535962" w:rsidRDefault="000B7609" w:rsidP="006B202F">
                              <w:pPr>
                                <w:jc w:val="center"/>
                              </w:pPr>
                              <w:r w:rsidRPr="000B7609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3E016D">
                                <w:rPr>
                                  <w:rStyle w:val="Style2"/>
                                </w:rPr>
                                <w:t>2</w:t>
                              </w:r>
                              <w:r w:rsidRPr="000B7609">
                                <w:rPr>
                                  <w:rStyle w:val="Style2"/>
                                </w:rPr>
                                <w:t>-001</w:t>
                              </w:r>
                              <w:r w:rsidR="003E016D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7F4E8E1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688CF1" wp14:editId="106B52C2">
                <wp:simplePos x="0" y="0"/>
                <wp:positionH relativeFrom="column">
                  <wp:posOffset>-361950</wp:posOffset>
                </wp:positionH>
                <wp:positionV relativeFrom="paragraph">
                  <wp:posOffset>-605790</wp:posOffset>
                </wp:positionV>
                <wp:extent cx="948055" cy="305435"/>
                <wp:effectExtent l="0" t="3810" r="4445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888CC" w14:textId="77777777" w:rsidR="006B202F" w:rsidRPr="00B02129" w:rsidRDefault="006B202F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88CF1" id="Text Box 20" o:spid="_x0000_s1031" type="#_x0000_t202" style="position:absolute;margin-left:-28.5pt;margin-top:-47.7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wq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U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" filled="f" stroked="f">
                <v:textbox inset="0,0,0,0">
                  <w:txbxContent>
                    <w:p w14:paraId="3C2888CC" w14:textId="77777777" w:rsidR="006B202F" w:rsidRPr="00B02129" w:rsidRDefault="006B202F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F3E526" wp14:editId="3B45D907">
                <wp:simplePos x="0" y="0"/>
                <wp:positionH relativeFrom="column">
                  <wp:posOffset>-442595</wp:posOffset>
                </wp:positionH>
                <wp:positionV relativeFrom="paragraph">
                  <wp:posOffset>-442595</wp:posOffset>
                </wp:positionV>
                <wp:extent cx="1028700" cy="1078230"/>
                <wp:effectExtent l="0" t="0" r="4445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B4DBE" w14:textId="0A58E738" w:rsidR="00BC61BD" w:rsidRPr="00BC61BD" w:rsidRDefault="000B7609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0FAB08F8" wp14:editId="2F83B95C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3E526" id="Text Box 2" o:spid="_x0000_s1032" type="#_x0000_t202" style="position:absolute;margin-left:-34.85pt;margin-top:-34.8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" filled="f" stroked="f">
                <v:textbox>
                  <w:txbxContent>
                    <w:p w14:paraId="0DEB4DBE" w14:textId="0A58E738" w:rsidR="00BC61BD" w:rsidRPr="00BC61BD" w:rsidRDefault="000B7609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0FAB08F8" wp14:editId="2F83B95C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1AAB659" wp14:editId="1D22627B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28BC9C" wp14:editId="1D93DBBB">
                <wp:simplePos x="0" y="0"/>
                <wp:positionH relativeFrom="column">
                  <wp:posOffset>4824095</wp:posOffset>
                </wp:positionH>
                <wp:positionV relativeFrom="paragraph">
                  <wp:posOffset>212725</wp:posOffset>
                </wp:positionV>
                <wp:extent cx="1428115" cy="278130"/>
                <wp:effectExtent l="4445" t="3175" r="0" b="444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5D5858" w14:textId="2991A485" w:rsidR="0026335F" w:rsidRPr="0026335F" w:rsidRDefault="00C571B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016D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8BC9C" id="Text Box 12" o:spid="_x0000_s1033" type="#_x0000_t202" style="position:absolute;margin-left:379.85pt;margin-top:16.7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" filled="f" stroked="f">
                <v:textbox>
                  <w:txbxContent>
                    <w:p w14:paraId="305D5858" w14:textId="2991A485" w:rsidR="0026335F" w:rsidRPr="0026335F" w:rsidRDefault="00C571B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016D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ACE9D4" w14:textId="13B0E74F" w:rsidR="00535962" w:rsidRPr="00535962" w:rsidRDefault="000B7609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4D881CA" wp14:editId="2E406D07">
                <wp:simplePos x="0" y="0"/>
                <wp:positionH relativeFrom="column">
                  <wp:posOffset>1971675</wp:posOffset>
                </wp:positionH>
                <wp:positionV relativeFrom="paragraph">
                  <wp:posOffset>78105</wp:posOffset>
                </wp:positionV>
                <wp:extent cx="2552700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01E08" w14:textId="36B6301B" w:rsidR="002E1412" w:rsidRPr="002E1412" w:rsidRDefault="000B7609">
                            <w:pPr>
                              <w:rPr>
                                <w:lang w:val="es-ES_tradnl"/>
                              </w:rPr>
                            </w:pPr>
                            <w:r w:rsidRPr="000B7609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D881CA" id="Text Box 16" o:spid="_x0000_s1034" type="#_x0000_t202" style="position:absolute;margin-left:155.25pt;margin-top:6.15pt;width:201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" stroked="f">
                <v:textbox>
                  <w:txbxContent>
                    <w:p w14:paraId="58901E08" w14:textId="36B6301B" w:rsidR="002E1412" w:rsidRPr="002E1412" w:rsidRDefault="000B7609">
                      <w:pPr>
                        <w:rPr>
                          <w:lang w:val="es-ES_tradnl"/>
                        </w:rPr>
                      </w:pPr>
                      <w:r w:rsidRPr="000B7609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0F80969" wp14:editId="0EC3FE61">
                <wp:simplePos x="0" y="0"/>
                <wp:positionH relativeFrom="column">
                  <wp:posOffset>5104765</wp:posOffset>
                </wp:positionH>
                <wp:positionV relativeFrom="paragraph">
                  <wp:posOffset>260350</wp:posOffset>
                </wp:positionV>
                <wp:extent cx="1130300" cy="252095"/>
                <wp:effectExtent l="0" t="0" r="381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4DA8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B292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571B6">
                              <w:fldChar w:fldCharType="begin"/>
                            </w:r>
                            <w:r w:rsidR="00C571B6">
                              <w:instrText xml:space="preserve"> NUMPAGES   \* MERGEFORMAT </w:instrText>
                            </w:r>
                            <w:r w:rsidR="00C571B6">
                              <w:fldChar w:fldCharType="separate"/>
                            </w:r>
                            <w:r w:rsidR="00BE4CA7" w:rsidRPr="00BE4CA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571B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F80969" id="Text Box 13" o:spid="_x0000_s1035" type="#_x0000_t202" style="position:absolute;margin-left:401.95pt;margin-top:20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" filled="f" stroked="f">
                <v:textbox>
                  <w:txbxContent>
                    <w:p w14:paraId="5664DA8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E4CA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B292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E4CA7" w:rsidRPr="00BE4CA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9364BF" w14:textId="5B79156D" w:rsidR="00535962" w:rsidRDefault="000B7609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8DD1B1" wp14:editId="2043935D">
                <wp:simplePos x="0" y="0"/>
                <wp:positionH relativeFrom="column">
                  <wp:posOffset>2088515</wp:posOffset>
                </wp:positionH>
                <wp:positionV relativeFrom="paragraph">
                  <wp:posOffset>234315</wp:posOffset>
                </wp:positionV>
                <wp:extent cx="1694180" cy="277495"/>
                <wp:effectExtent l="254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8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17224" w14:textId="77777777" w:rsidR="00F7443C" w:rsidRPr="00626D0C" w:rsidRDefault="00E124CB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equipos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DD1B1" id="Text Box 18" o:spid="_x0000_s1036" type="#_x0000_t202" style="position:absolute;margin-left:164.45pt;margin-top:18.45pt;width:133.4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" stroked="f">
                <v:textbox>
                  <w:txbxContent>
                    <w:p w14:paraId="63C17224" w14:textId="77777777" w:rsidR="00F7443C" w:rsidRPr="00626D0C" w:rsidRDefault="00E124CB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equipos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68CE19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5B7D8A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8FEE38A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656C2EC6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14:paraId="024B55B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1F23597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2A2D09B9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23769A0A" w14:textId="77777777" w:rsidTr="00521233">
        <w:trPr>
          <w:trHeight w:val="1365"/>
          <w:jc w:val="center"/>
        </w:trPr>
        <w:tc>
          <w:tcPr>
            <w:tcW w:w="416" w:type="dxa"/>
          </w:tcPr>
          <w:p w14:paraId="1CDACB9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10C1EB8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A74607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A4D22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171FDD6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C7D256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8101B9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CFE199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27704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0AE16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377150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6F504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67288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7F8B9FF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2A855C9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3CEE3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8C392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4B7A7B3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34D4EC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6789906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1F8349E0" w14:textId="77777777" w:rsidTr="00521233">
        <w:trPr>
          <w:jc w:val="center"/>
        </w:trPr>
        <w:tc>
          <w:tcPr>
            <w:tcW w:w="416" w:type="dxa"/>
          </w:tcPr>
          <w:p w14:paraId="18002F7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A2922F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773070C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86311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94F7A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CECB0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F45D11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6472B47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72A77877" w14:textId="77777777" w:rsidTr="00521233">
        <w:trPr>
          <w:jc w:val="center"/>
        </w:trPr>
        <w:tc>
          <w:tcPr>
            <w:tcW w:w="416" w:type="dxa"/>
          </w:tcPr>
          <w:p w14:paraId="0AB5D2C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C63927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2F734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093C4F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FF8EC9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B9905B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87C30E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F6D642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5805286" w14:textId="77777777" w:rsidTr="00521233">
        <w:trPr>
          <w:jc w:val="center"/>
        </w:trPr>
        <w:tc>
          <w:tcPr>
            <w:tcW w:w="416" w:type="dxa"/>
          </w:tcPr>
          <w:p w14:paraId="1DC560B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81B630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DB3FA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C9D3E3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7679AC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AA320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84E90B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1353B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03B1B800" w14:textId="77777777" w:rsidTr="00521233">
        <w:trPr>
          <w:jc w:val="center"/>
        </w:trPr>
        <w:tc>
          <w:tcPr>
            <w:tcW w:w="416" w:type="dxa"/>
          </w:tcPr>
          <w:p w14:paraId="36EAC8D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8283BC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A8ACA7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9860A6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49DCB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AA56DB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76FBEE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4FB9C8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8C8EAEF" w14:textId="77777777" w:rsidTr="00521233">
        <w:trPr>
          <w:jc w:val="center"/>
        </w:trPr>
        <w:tc>
          <w:tcPr>
            <w:tcW w:w="416" w:type="dxa"/>
          </w:tcPr>
          <w:p w14:paraId="53EC854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3C103B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EB8CCB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293442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6AA6FA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8AFB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5E77A5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2C4D33C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2D4FC676" w14:textId="77777777" w:rsidTr="00521233">
        <w:trPr>
          <w:jc w:val="center"/>
        </w:trPr>
        <w:tc>
          <w:tcPr>
            <w:tcW w:w="416" w:type="dxa"/>
          </w:tcPr>
          <w:p w14:paraId="3EE993C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1D7725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14B4C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C8679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3B5CF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6AE17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3A57D19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60F8AE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7622BBF" w14:textId="77777777" w:rsidTr="00521233">
        <w:trPr>
          <w:jc w:val="center"/>
        </w:trPr>
        <w:tc>
          <w:tcPr>
            <w:tcW w:w="416" w:type="dxa"/>
          </w:tcPr>
          <w:p w14:paraId="687D65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DB90C8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22509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27A778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F47C1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D4F89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0B52CD2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295C98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030CE50D" w14:textId="77777777" w:rsidTr="00521233">
        <w:trPr>
          <w:jc w:val="center"/>
        </w:trPr>
        <w:tc>
          <w:tcPr>
            <w:tcW w:w="416" w:type="dxa"/>
          </w:tcPr>
          <w:p w14:paraId="1C350C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A1DA6B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E90DA6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618405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68508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E5EA2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4E54292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DBC120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2F567429" w14:textId="77777777" w:rsidTr="00521233">
        <w:trPr>
          <w:jc w:val="center"/>
        </w:trPr>
        <w:tc>
          <w:tcPr>
            <w:tcW w:w="416" w:type="dxa"/>
          </w:tcPr>
          <w:p w14:paraId="20BB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EF12B9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521E03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FA3D68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B69E17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7FC808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CDCA2F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766018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B395AEA" w14:textId="77777777" w:rsidTr="00521233">
        <w:trPr>
          <w:jc w:val="center"/>
        </w:trPr>
        <w:tc>
          <w:tcPr>
            <w:tcW w:w="416" w:type="dxa"/>
          </w:tcPr>
          <w:p w14:paraId="22B31E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4CB89E6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61A2EFF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2DC1F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A33DB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E841BB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D28A4E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4B4A44A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5AC6CF6" w14:textId="77777777" w:rsidTr="00521233">
        <w:trPr>
          <w:jc w:val="center"/>
        </w:trPr>
        <w:tc>
          <w:tcPr>
            <w:tcW w:w="416" w:type="dxa"/>
          </w:tcPr>
          <w:p w14:paraId="6261BA7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A3A6F9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ED70AC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AC667B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8859A0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87270A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959AC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03253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1403DB8" w14:textId="77777777" w:rsidTr="00521233">
        <w:trPr>
          <w:jc w:val="center"/>
        </w:trPr>
        <w:tc>
          <w:tcPr>
            <w:tcW w:w="416" w:type="dxa"/>
          </w:tcPr>
          <w:p w14:paraId="62DCEDE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09F017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092B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DD3904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8519BC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DD1E1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7C2256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E20F41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353DEE2" w14:textId="77777777" w:rsidTr="00521233">
        <w:trPr>
          <w:jc w:val="center"/>
        </w:trPr>
        <w:tc>
          <w:tcPr>
            <w:tcW w:w="416" w:type="dxa"/>
          </w:tcPr>
          <w:p w14:paraId="688C73E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F46C69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3CB99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A894B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35E3F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1C6012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426B0D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5A53F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134F521" w14:textId="77777777" w:rsidTr="00521233">
        <w:trPr>
          <w:jc w:val="center"/>
        </w:trPr>
        <w:tc>
          <w:tcPr>
            <w:tcW w:w="416" w:type="dxa"/>
          </w:tcPr>
          <w:p w14:paraId="339A47C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0BFDE8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BC7CC7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AFB9D4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1CDF23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4D28CC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C70D71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FF766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C172F31" w14:textId="77777777" w:rsidTr="00521233">
        <w:trPr>
          <w:jc w:val="center"/>
        </w:trPr>
        <w:tc>
          <w:tcPr>
            <w:tcW w:w="416" w:type="dxa"/>
          </w:tcPr>
          <w:p w14:paraId="77ACDB3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D6299D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B54E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890C2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47F2E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2413B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915155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8E09DE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242FD629" w14:textId="77777777" w:rsidTr="00521233">
        <w:trPr>
          <w:jc w:val="center"/>
        </w:trPr>
        <w:tc>
          <w:tcPr>
            <w:tcW w:w="416" w:type="dxa"/>
          </w:tcPr>
          <w:p w14:paraId="407A371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B9FD0A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D14A76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C67FE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8C0EC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20A2C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2311204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31127C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19032E1A" w14:textId="77777777" w:rsidTr="00521233">
        <w:trPr>
          <w:jc w:val="center"/>
        </w:trPr>
        <w:tc>
          <w:tcPr>
            <w:tcW w:w="416" w:type="dxa"/>
          </w:tcPr>
          <w:p w14:paraId="5A37A6B4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4032FF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4ECA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A06AFA9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D8DB1B3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E6E88F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874893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9C01570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6052C571" w14:textId="77777777" w:rsidTr="00521233">
        <w:trPr>
          <w:jc w:val="center"/>
        </w:trPr>
        <w:tc>
          <w:tcPr>
            <w:tcW w:w="416" w:type="dxa"/>
          </w:tcPr>
          <w:p w14:paraId="2A0C48B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44DF024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2D026B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0D925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57BDDB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F6A4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00830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5386A4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812FDDC" w14:textId="77777777" w:rsidTr="00521233">
        <w:trPr>
          <w:jc w:val="center"/>
        </w:trPr>
        <w:tc>
          <w:tcPr>
            <w:tcW w:w="416" w:type="dxa"/>
          </w:tcPr>
          <w:p w14:paraId="626D661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19F2DC6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4FEE1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10D2E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AE8EF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0B036D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33468B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CA1039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71EBB20" w14:textId="77777777" w:rsidTr="00521233">
        <w:trPr>
          <w:jc w:val="center"/>
        </w:trPr>
        <w:tc>
          <w:tcPr>
            <w:tcW w:w="416" w:type="dxa"/>
          </w:tcPr>
          <w:p w14:paraId="0BA1CAA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8E801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81B7A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6700E4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3E0E75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6174F1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74118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7766A0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A5BF64" w14:textId="77777777" w:rsidTr="00521233">
        <w:trPr>
          <w:jc w:val="center"/>
        </w:trPr>
        <w:tc>
          <w:tcPr>
            <w:tcW w:w="416" w:type="dxa"/>
          </w:tcPr>
          <w:p w14:paraId="30FD8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9697F9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50CAC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980F9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3EFC9C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11DFA2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06121F4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0047C0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7B22F40E" w14:textId="77777777" w:rsidTr="00521233">
        <w:trPr>
          <w:jc w:val="center"/>
        </w:trPr>
        <w:tc>
          <w:tcPr>
            <w:tcW w:w="416" w:type="dxa"/>
          </w:tcPr>
          <w:p w14:paraId="00AC4F2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D6440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A1647C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3CC336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BDC99E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0A436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9C8E7F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3B77B9E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3096AC84" w14:textId="77777777" w:rsidTr="00521233">
        <w:trPr>
          <w:jc w:val="center"/>
        </w:trPr>
        <w:tc>
          <w:tcPr>
            <w:tcW w:w="416" w:type="dxa"/>
          </w:tcPr>
          <w:p w14:paraId="06F9BEF1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61ECEC9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6EFC771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7C30C6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0BF706F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B4921D2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6FA36AC6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6B4426F0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416E14D3" w14:textId="77777777" w:rsidTr="00521233">
        <w:trPr>
          <w:jc w:val="center"/>
        </w:trPr>
        <w:tc>
          <w:tcPr>
            <w:tcW w:w="416" w:type="dxa"/>
          </w:tcPr>
          <w:p w14:paraId="1F650A03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3DE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C0F9D2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1E0BB30A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E04C04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4D116EF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7469B4B9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16471E9C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3721A770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12143CA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4325688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A2E5115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CB847" w14:textId="77777777" w:rsidR="00C571B6" w:rsidRDefault="00C571B6" w:rsidP="001007E7">
      <w:pPr>
        <w:spacing w:after="0" w:line="240" w:lineRule="auto"/>
      </w:pPr>
      <w:r>
        <w:separator/>
      </w:r>
    </w:p>
  </w:endnote>
  <w:endnote w:type="continuationSeparator" w:id="0">
    <w:p w14:paraId="44FF1BB9" w14:textId="77777777" w:rsidR="00C571B6" w:rsidRDefault="00C571B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96ED" w14:textId="3829C750"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4E9228F" wp14:editId="7EDF8C6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B7609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1B58E9" wp14:editId="4F16C8FF">
              <wp:simplePos x="0" y="0"/>
              <wp:positionH relativeFrom="column">
                <wp:posOffset>4714875</wp:posOffset>
              </wp:positionH>
              <wp:positionV relativeFrom="paragraph">
                <wp:posOffset>-324485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B2DBC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D0675D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BE38C33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3866B3A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B58E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1.25pt;margin-top:-25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" filled="f" stroked="f">
              <v:textbox inset="0,0,0,0">
                <w:txbxContent>
                  <w:p w14:paraId="57AB2DBC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D0675D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BE38C33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3866B3A" w14:textId="77777777" w:rsidR="00807015" w:rsidRDefault="00807015"/>
                </w:txbxContent>
              </v:textbox>
            </v:shape>
          </w:pict>
        </mc:Fallback>
      </mc:AlternateContent>
    </w:r>
    <w:r w:rsidR="000B7609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2ED3B5" wp14:editId="73BAA49F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0DF814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E6279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2ED3B5"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" filled="f" stroked="f">
              <v:textbox inset="0,0,0,0">
                <w:txbxContent>
                  <w:p w14:paraId="390DF814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BE6279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BE6279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B7FE05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3CEF03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E2D3D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CE6834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246106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E429" w14:textId="77777777" w:rsidR="00C571B6" w:rsidRDefault="00C571B6" w:rsidP="001007E7">
      <w:pPr>
        <w:spacing w:after="0" w:line="240" w:lineRule="auto"/>
      </w:pPr>
      <w:r>
        <w:separator/>
      </w:r>
    </w:p>
  </w:footnote>
  <w:footnote w:type="continuationSeparator" w:id="0">
    <w:p w14:paraId="7EA5C87C" w14:textId="77777777" w:rsidR="00C571B6" w:rsidRDefault="00C571B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34DD9"/>
    <w:rsid w:val="00045479"/>
    <w:rsid w:val="000B7609"/>
    <w:rsid w:val="001007E7"/>
    <w:rsid w:val="001020C0"/>
    <w:rsid w:val="00134D4F"/>
    <w:rsid w:val="00145FF5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9A7"/>
    <w:rsid w:val="00253DBA"/>
    <w:rsid w:val="0026335F"/>
    <w:rsid w:val="002823F7"/>
    <w:rsid w:val="002B5CA6"/>
    <w:rsid w:val="002E1412"/>
    <w:rsid w:val="002E6B9A"/>
    <w:rsid w:val="00314023"/>
    <w:rsid w:val="00332B0B"/>
    <w:rsid w:val="003D160E"/>
    <w:rsid w:val="003E016D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571B6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75711E40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0BBD8-3CFC-4852-AA1B-F23C08B1C7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F075B8-C6B4-4807-892A-7AB1CC67D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27AB2-5F3F-4F22-A606-B55BB006C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3</cp:revision>
  <cp:lastPrinted>2011-03-04T18:41:00Z</cp:lastPrinted>
  <dcterms:created xsi:type="dcterms:W3CDTF">2021-09-09T17:08:00Z</dcterms:created>
  <dcterms:modified xsi:type="dcterms:W3CDTF">2022-05-10T15:17:00Z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