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7F8AF" w14:textId="5B41F24A" w:rsidR="00535962" w:rsidRPr="00F7167E" w:rsidRDefault="007C40A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EB56164" wp14:editId="6F53654D">
                <wp:simplePos x="0" y="0"/>
                <wp:positionH relativeFrom="column">
                  <wp:posOffset>4450715</wp:posOffset>
                </wp:positionH>
                <wp:positionV relativeFrom="paragraph">
                  <wp:posOffset>-672465</wp:posOffset>
                </wp:positionV>
                <wp:extent cx="1811020" cy="701040"/>
                <wp:effectExtent l="12065" t="13335" r="5715" b="9525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1020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A590BB" w14:textId="19E44DB6" w:rsidR="00051C0A" w:rsidRPr="00361C7F" w:rsidRDefault="007C40A2" w:rsidP="00051C0A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361C7F">
                                  <w:rPr>
                                    <w:rStyle w:val="Style6"/>
                                  </w:rPr>
                                  <w:t>SNS-CCC-LPN-202</w:t>
                                </w:r>
                                <w:r w:rsidR="00361C7F">
                                  <w:rPr>
                                    <w:rStyle w:val="Style6"/>
                                  </w:rPr>
                                  <w:t>2</w:t>
                                </w:r>
                                <w:r w:rsidRPr="00361C7F">
                                  <w:rPr>
                                    <w:rStyle w:val="Style6"/>
                                  </w:rPr>
                                  <w:t>-001</w:t>
                                </w:r>
                                <w:r w:rsidR="007446B8" w:rsidRPr="00361C7F">
                                  <w:rPr>
                                    <w:rStyle w:val="Style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1059F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56164" id="Group 20" o:spid="_x0000_s1026" style="position:absolute;margin-left:350.45pt;margin-top:-52.95pt;width:142.6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4A590BB" w14:textId="19E44DB6" w:rsidR="00051C0A" w:rsidRPr="00361C7F" w:rsidRDefault="007C40A2" w:rsidP="00051C0A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 w:rsidRPr="00361C7F">
                            <w:rPr>
                              <w:rStyle w:val="Style6"/>
                            </w:rPr>
                            <w:t>SNS-CCC-LPN-202</w:t>
                          </w:r>
                          <w:r w:rsidR="00361C7F">
                            <w:rPr>
                              <w:rStyle w:val="Style6"/>
                            </w:rPr>
                            <w:t>2</w:t>
                          </w:r>
                          <w:r w:rsidRPr="00361C7F">
                            <w:rPr>
                              <w:rStyle w:val="Style6"/>
                            </w:rPr>
                            <w:t>-001</w:t>
                          </w:r>
                          <w:r w:rsidR="007446B8" w:rsidRPr="00361C7F">
                            <w:rPr>
                              <w:rStyle w:val="Style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6D1059F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24D16" wp14:editId="2A6392D9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A1A7F" w14:textId="085CE8FA" w:rsidR="00BC61BD" w:rsidRPr="00BC61BD" w:rsidRDefault="007C40A2">
                            <w:pPr>
                              <w:rPr>
                                <w:lang w:val="en-US"/>
                              </w:rPr>
                            </w:pPr>
                            <w:r w:rsidRPr="007C40A2">
                              <w:rPr>
                                <w:noProof/>
                              </w:rPr>
                              <w:drawing>
                                <wp:inline distT="0" distB="0" distL="0" distR="0" wp14:anchorId="4E90AD32" wp14:editId="74414E11">
                                  <wp:extent cx="838200" cy="847725"/>
                                  <wp:effectExtent l="0" t="0" r="0" b="0"/>
                                  <wp:docPr id="1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24D16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6WNiZ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p w14:paraId="0D9A1A7F" w14:textId="085CE8FA" w:rsidR="00BC61BD" w:rsidRPr="00BC61BD" w:rsidRDefault="007C40A2">
                      <w:pPr>
                        <w:rPr>
                          <w:lang w:val="en-US"/>
                        </w:rPr>
                      </w:pPr>
                      <w:r w:rsidRPr="007C40A2">
                        <w:drawing>
                          <wp:inline distT="0" distB="0" distL="0" distR="0" wp14:anchorId="4E90AD32" wp14:editId="74414E11">
                            <wp:extent cx="838200" cy="847725"/>
                            <wp:effectExtent l="0" t="0" r="0" b="0"/>
                            <wp:docPr id="1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C40775" wp14:editId="0A5B0904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A7AD2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40775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HB3xT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069A7AD2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35ECB67" wp14:editId="2922D4F5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F2B277" wp14:editId="598A48DD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CCDBD" w14:textId="5F2897C5" w:rsidR="0026335F" w:rsidRPr="0026335F" w:rsidRDefault="0045373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1C7F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2B277" id="Text Box 12" o:spid="_x0000_s1033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Aioawl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466CCDBD" w14:textId="5F2897C5" w:rsidR="0026335F" w:rsidRPr="0026335F" w:rsidRDefault="0045373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1C7F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FEC1B00" w14:textId="0BF8D8B4" w:rsidR="00535962" w:rsidRPr="00535962" w:rsidRDefault="00361C7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A57E7F" wp14:editId="6E97D7EE">
                <wp:simplePos x="0" y="0"/>
                <wp:positionH relativeFrom="column">
                  <wp:posOffset>4990465</wp:posOffset>
                </wp:positionH>
                <wp:positionV relativeFrom="paragraph">
                  <wp:posOffset>247650</wp:posOffset>
                </wp:positionV>
                <wp:extent cx="1061720" cy="252095"/>
                <wp:effectExtent l="0" t="2540" r="0" b="254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11B6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53732">
                              <w:fldChar w:fldCharType="begin"/>
                            </w:r>
                            <w:r w:rsidR="00453732">
                              <w:instrText xml:space="preserve"> NUMPAGES   \* MERGEFORMAT </w:instrText>
                            </w:r>
                            <w:r w:rsidR="00453732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537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57E7F" id="Text Box 13" o:spid="_x0000_s1034" type="#_x0000_t202" style="position:absolute;margin-left:392.95pt;margin-top:19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CIkdVW3QAAAAkBAAAPAAAAAAAAAAAAAAAAADsEAABkcnMvZG93bnJldi54bWxQSwUG&#10;AAAAAAQABADzAAAARQUAAAAA&#10;" filled="f" stroked="f">
                <v:textbox>
                  <w:txbxContent>
                    <w:p w14:paraId="49D11B6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53732">
                        <w:fldChar w:fldCharType="begin"/>
                      </w:r>
                      <w:r w:rsidR="00453732">
                        <w:instrText xml:space="preserve"> NUMPAGES   \* MERGEFORMAT </w:instrText>
                      </w:r>
                      <w:r w:rsidR="00453732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5373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C40A2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65EADB" wp14:editId="1F9EBD97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06768" w14:textId="5E8A2DC2" w:rsidR="002E1412" w:rsidRPr="002E1412" w:rsidRDefault="007C40A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7C40A2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5EADB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DWBVo8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44E06768" w14:textId="5E8A2DC2" w:rsidR="002E1412" w:rsidRPr="002E1412" w:rsidRDefault="007C40A2" w:rsidP="00A72F42">
                      <w:pPr>
                        <w:jc w:val="center"/>
                        <w:rPr>
                          <w:lang w:val="es-ES_tradnl"/>
                        </w:rPr>
                      </w:pPr>
                      <w:r w:rsidRPr="007C40A2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</w:p>
    <w:p w14:paraId="1FD4CF81" w14:textId="77777777" w:rsidR="00535962" w:rsidRDefault="00535962" w:rsidP="00535962"/>
    <w:p w14:paraId="42294F1F" w14:textId="4658574C" w:rsidR="006506D0" w:rsidRDefault="007C40A2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EFAFDE" wp14:editId="153FA98E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6D98F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FAFDE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" stroked="f">
                <v:textbox>
                  <w:txbxContent>
                    <w:p w14:paraId="48C6D98F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45CD2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A899251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ABF11D5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F1BDB2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AB2C7D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7A9AC8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34C385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E1958A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D6A3D8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FC86758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31975A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7881F4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C23C5F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36FA945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BD898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B526C4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114813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606B7AD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C1393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1BCFD3A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1A4B526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6A59D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89AEB1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EFF7C83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A58A0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5248C89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63024F6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006A5E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A17025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FC13CE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34BA45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EB72B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9BE42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8C0C06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0B61EF0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45CDD872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04F55F8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45EE79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E8012B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A81C2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A8ADAC9" w14:textId="77777777" w:rsidTr="00044FA8">
        <w:trPr>
          <w:trHeight w:val="4637"/>
        </w:trPr>
        <w:tc>
          <w:tcPr>
            <w:tcW w:w="3269" w:type="dxa"/>
          </w:tcPr>
          <w:p w14:paraId="5F221A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3A695CD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771A9DA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32021A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12B8173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3B5EF25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482F1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E815B4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73973DF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C30BC65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4B820D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6CFDF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FC2AD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F85C2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1F47693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5A75AB8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F42813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563B14F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C9602A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1EFE002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A71A0C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D000" w14:textId="77777777" w:rsidR="00453732" w:rsidRDefault="00453732" w:rsidP="001007E7">
      <w:pPr>
        <w:spacing w:after="0" w:line="240" w:lineRule="auto"/>
      </w:pPr>
      <w:r>
        <w:separator/>
      </w:r>
    </w:p>
  </w:endnote>
  <w:endnote w:type="continuationSeparator" w:id="0">
    <w:p w14:paraId="765E5B6F" w14:textId="77777777" w:rsidR="00453732" w:rsidRDefault="0045373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A01A" w14:textId="37B320F3" w:rsidR="001007E7" w:rsidRDefault="007C40A2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C5A453" wp14:editId="797FD249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0765B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C5A4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CfqqbT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0B0765B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13DEF60" wp14:editId="50150D04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135CF" wp14:editId="5CED3A89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4B697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31A0D77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A135CF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S36w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" filled="f" stroked="f">
              <v:textbox inset="0,0,0,0">
                <w:txbxContent>
                  <w:p w14:paraId="174B697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31A0D77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177FC66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EB702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2396E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509C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F98A9C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C125" w14:textId="77777777" w:rsidR="00453732" w:rsidRDefault="00453732" w:rsidP="001007E7">
      <w:pPr>
        <w:spacing w:after="0" w:line="240" w:lineRule="auto"/>
      </w:pPr>
      <w:r>
        <w:separator/>
      </w:r>
    </w:p>
  </w:footnote>
  <w:footnote w:type="continuationSeparator" w:id="0">
    <w:p w14:paraId="79B45022" w14:textId="77777777" w:rsidR="00453732" w:rsidRDefault="0045373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BFAA" w14:textId="199F8CBE" w:rsidR="00051C0A" w:rsidRDefault="007C40A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A80C300" wp14:editId="4E4A760C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1CCD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53732">
                            <w:fldChar w:fldCharType="begin"/>
                          </w:r>
                          <w:r w:rsidR="00453732">
                            <w:instrText xml:space="preserve"> NUMPAGES   \* MERGEFORMAT </w:instrText>
                          </w:r>
                          <w:r w:rsidR="00453732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537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80C30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CTzVv8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1A71CCD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94EFE">
                      <w:fldChar w:fldCharType="begin"/>
                    </w:r>
                    <w:r w:rsidR="00194EFE">
                      <w:instrText xml:space="preserve"> NUMPAGES   \* MERGEFORMAT </w:instrText>
                    </w:r>
                    <w:r w:rsidR="00194EFE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4EF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5601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EFE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61C7F"/>
    <w:rsid w:val="003748DC"/>
    <w:rsid w:val="00392351"/>
    <w:rsid w:val="00404131"/>
    <w:rsid w:val="0042490F"/>
    <w:rsid w:val="004379A6"/>
    <w:rsid w:val="00453732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446B8"/>
    <w:rsid w:val="00780880"/>
    <w:rsid w:val="007B0E1F"/>
    <w:rsid w:val="007B6F6F"/>
    <w:rsid w:val="007C2731"/>
    <w:rsid w:val="007C40A2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05B3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D421C0B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B64A49-57C8-49E1-A782-446102F3D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696CF-6AD1-49A0-9968-31E335C2C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64C2D-941C-4B50-90A7-21B9BAB10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4</cp:revision>
  <cp:lastPrinted>2011-03-04T18:55:00Z</cp:lastPrinted>
  <dcterms:created xsi:type="dcterms:W3CDTF">2021-09-09T17:13:00Z</dcterms:created>
  <dcterms:modified xsi:type="dcterms:W3CDTF">2022-05-10T15:19:00Z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