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649B6A25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07E26">
                                      <w:rPr>
                                        <w:rStyle w:val="Style2"/>
                                      </w:rPr>
                                      <w:t>49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649B6A25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A07E26">
                                <w:rPr>
                                  <w:rStyle w:val="Style2"/>
                                </w:rPr>
                                <w:t>49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44EB74" w:rsidR="0026335F" w:rsidRPr="0026335F" w:rsidRDefault="00A07E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2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29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7744EB74" w:rsidR="0026335F" w:rsidRPr="0026335F" w:rsidRDefault="00A07E2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2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29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A07E2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A07E2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A07E2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A07E2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D851" w14:textId="77777777" w:rsidR="009139FF" w:rsidRDefault="009139FF" w:rsidP="001007E7">
      <w:pPr>
        <w:spacing w:after="0" w:line="240" w:lineRule="auto"/>
      </w:pPr>
      <w:r>
        <w:separator/>
      </w:r>
    </w:p>
  </w:endnote>
  <w:endnote w:type="continuationSeparator" w:id="0">
    <w:p w14:paraId="6325250E" w14:textId="77777777" w:rsidR="009139FF" w:rsidRDefault="009139FF" w:rsidP="001007E7">
      <w:pPr>
        <w:spacing w:after="0" w:line="240" w:lineRule="auto"/>
      </w:pPr>
      <w:r>
        <w:continuationSeparator/>
      </w:r>
    </w:p>
  </w:endnote>
  <w:endnote w:type="continuationNotice" w:id="1">
    <w:p w14:paraId="612566A7" w14:textId="77777777" w:rsidR="00DE4BE8" w:rsidRDefault="00DE4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7285" w14:textId="77777777" w:rsidR="009139FF" w:rsidRDefault="009139FF" w:rsidP="001007E7">
      <w:pPr>
        <w:spacing w:after="0" w:line="240" w:lineRule="auto"/>
      </w:pPr>
      <w:r>
        <w:separator/>
      </w:r>
    </w:p>
  </w:footnote>
  <w:footnote w:type="continuationSeparator" w:id="0">
    <w:p w14:paraId="239E4BFF" w14:textId="77777777" w:rsidR="009139FF" w:rsidRDefault="009139FF" w:rsidP="001007E7">
      <w:pPr>
        <w:spacing w:after="0" w:line="240" w:lineRule="auto"/>
      </w:pPr>
      <w:r>
        <w:continuationSeparator/>
      </w:r>
    </w:p>
  </w:footnote>
  <w:footnote w:type="continuationNotice" w:id="1">
    <w:p w14:paraId="0E5A6735" w14:textId="77777777" w:rsidR="00DE4BE8" w:rsidRDefault="00DE4BE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683A"/>
    <w:rsid w:val="0005792C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466B0"/>
    <w:rsid w:val="00147320"/>
    <w:rsid w:val="00157600"/>
    <w:rsid w:val="00160393"/>
    <w:rsid w:val="00170EC5"/>
    <w:rsid w:val="00181E8D"/>
    <w:rsid w:val="00191A59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1485D"/>
    <w:rsid w:val="00725091"/>
    <w:rsid w:val="00735A65"/>
    <w:rsid w:val="007404F1"/>
    <w:rsid w:val="00742616"/>
    <w:rsid w:val="0074316C"/>
    <w:rsid w:val="00754A9D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F7D95"/>
    <w:rsid w:val="00903189"/>
    <w:rsid w:val="00903C23"/>
    <w:rsid w:val="009126DA"/>
    <w:rsid w:val="009139FF"/>
    <w:rsid w:val="00927687"/>
    <w:rsid w:val="00966EEE"/>
    <w:rsid w:val="00977C54"/>
    <w:rsid w:val="009C657B"/>
    <w:rsid w:val="009D6A59"/>
    <w:rsid w:val="00A03B34"/>
    <w:rsid w:val="00A041F0"/>
    <w:rsid w:val="00A07E26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567E"/>
    <w:rsid w:val="00B26A66"/>
    <w:rsid w:val="00B6134F"/>
    <w:rsid w:val="00B62EEF"/>
    <w:rsid w:val="00B6491C"/>
    <w:rsid w:val="00B6519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80D9F"/>
    <w:rsid w:val="00E82502"/>
    <w:rsid w:val="00E8285A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C2870"/>
    <w:rsid w:val="00FD6750"/>
    <w:rsid w:val="00FF610E"/>
    <w:rsid w:val="0A9B2FD6"/>
    <w:rsid w:val="0F4A8663"/>
    <w:rsid w:val="15999D58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E163C246-F4DA-4384-8EE0-941F38FA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B5740C-199C-4EB0-A624-49E32A5A47AD}">
  <ds:schemaRefs>
    <ds:schemaRef ds:uri="http://purl.org/dc/terms/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d0ed0c3-5985-4eca-a33b-383541a093dd"/>
    <ds:schemaRef ds:uri="d1207536-9e68-4e3e-aeed-b740370baf1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2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74</cp:revision>
  <cp:lastPrinted>2011-03-05T18:48:00Z</cp:lastPrinted>
  <dcterms:created xsi:type="dcterms:W3CDTF">2014-01-16T13:04:00Z</dcterms:created>
  <dcterms:modified xsi:type="dcterms:W3CDTF">2025-04-28T19:50:00Z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