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DAA81" w14:textId="77777777" w:rsidR="00535962" w:rsidRPr="00F7167E" w:rsidRDefault="00715C3E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39C7273" wp14:editId="13DF7CFF">
                <wp:simplePos x="0" y="0"/>
                <wp:positionH relativeFrom="column">
                  <wp:posOffset>7000875</wp:posOffset>
                </wp:positionH>
                <wp:positionV relativeFrom="paragraph">
                  <wp:posOffset>-581025</wp:posOffset>
                </wp:positionV>
                <wp:extent cx="1891665" cy="701040"/>
                <wp:effectExtent l="0" t="0" r="1333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916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3D8C851" w14:textId="36D81C27" w:rsidR="004125D2" w:rsidRPr="004125D2" w:rsidRDefault="0052136E" w:rsidP="004125D2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  <w:r w:rsidRPr="0052136E">
                                      <w:rPr>
                                        <w:lang w:val="es-DO"/>
                                      </w:rPr>
                                      <w:t xml:space="preserve"> </w:t>
                                    </w:r>
                                    <w:r w:rsidR="00521E91">
                                      <w:rPr>
                                        <w:lang w:val="es-DO"/>
                                      </w:rPr>
                                      <w:t>EDESUR-DAF-CM-202</w:t>
                                    </w:r>
                                    <w:r w:rsidR="002541E1">
                                      <w:t>5</w:t>
                                    </w:r>
                                    <w:r w:rsidR="005B4FAE">
                                      <w:rPr>
                                        <w:lang w:val="es-DO"/>
                                      </w:rPr>
                                      <w:t>-</w:t>
                                    </w:r>
                                    <w:r w:rsidR="00C60F5B">
                                      <w:t>00</w:t>
                                    </w:r>
                                    <w:r w:rsidR="00CA7F93">
                                      <w:t>23</w:t>
                                    </w:r>
                                  </w:p>
                                  <w:p w14:paraId="2E897DA1" w14:textId="77777777" w:rsidR="006A274A" w:rsidRPr="006A274A" w:rsidRDefault="006A274A" w:rsidP="006A274A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6BA557C9" w14:textId="77777777" w:rsidR="0052136E" w:rsidRPr="0052136E" w:rsidRDefault="0052136E" w:rsidP="0052136E">
                                    <w:pPr>
                                      <w:rPr>
                                        <w:lang w:val="es-DO"/>
                                      </w:rPr>
                                    </w:pPr>
                                  </w:p>
                                  <w:p w14:paraId="4125B31B" w14:textId="77777777" w:rsidR="00957FDA" w:rsidRPr="00535962" w:rsidRDefault="00CA7F93" w:rsidP="00957FDA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558D0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C7273" id="Group 21" o:spid="_x0000_s1026" style="position:absolute;margin-left:551.25pt;margin-top:-45.75pt;width:148.9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3D8C851" w14:textId="36D81C27" w:rsidR="004125D2" w:rsidRPr="004125D2" w:rsidRDefault="0052136E" w:rsidP="004125D2">
                              <w:pPr>
                                <w:rPr>
                                  <w:lang w:val="es-DO"/>
                                </w:rPr>
                              </w:pPr>
                              <w:r w:rsidRPr="0052136E">
                                <w:rPr>
                                  <w:lang w:val="es-DO"/>
                                </w:rPr>
                                <w:t xml:space="preserve"> </w:t>
                              </w:r>
                              <w:r w:rsidR="00521E91">
                                <w:rPr>
                                  <w:lang w:val="es-DO"/>
                                </w:rPr>
                                <w:t>EDESUR-DAF-CM-202</w:t>
                              </w:r>
                              <w:r w:rsidR="002541E1">
                                <w:t>5</w:t>
                              </w:r>
                              <w:r w:rsidR="005B4FAE">
                                <w:rPr>
                                  <w:lang w:val="es-DO"/>
                                </w:rPr>
                                <w:t>-</w:t>
                              </w:r>
                              <w:r w:rsidR="00C60F5B">
                                <w:t>00</w:t>
                              </w:r>
                              <w:r w:rsidR="00CA7F93">
                                <w:t>23</w:t>
                              </w:r>
                            </w:p>
                            <w:p w14:paraId="2E897DA1" w14:textId="77777777" w:rsidR="006A274A" w:rsidRPr="006A274A" w:rsidRDefault="006A274A" w:rsidP="006A274A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6BA557C9" w14:textId="77777777" w:rsidR="0052136E" w:rsidRPr="0052136E" w:rsidRDefault="0052136E" w:rsidP="0052136E">
                              <w:pPr>
                                <w:rPr>
                                  <w:lang w:val="es-DO"/>
                                </w:rPr>
                              </w:pPr>
                            </w:p>
                            <w:p w14:paraId="4125B31B" w14:textId="77777777" w:rsidR="00957FDA" w:rsidRPr="00535962" w:rsidRDefault="00CA7F93" w:rsidP="00957FDA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558D0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873E0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CB0698" wp14:editId="2AC8EBC2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E5A41" w14:textId="77777777" w:rsidR="002E1412" w:rsidRPr="002E1412" w:rsidRDefault="00CA7F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FCB0698" id="Text Box 16" o:spid="_x0000_s1031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GM9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" stroked="f">
                <v:textbox>
                  <w:txbxContent>
                    <w:p w14:paraId="43FE5A41" w14:textId="77777777" w:rsidR="002E1412" w:rsidRPr="002E1412" w:rsidRDefault="005E67D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790932BC" wp14:editId="70EC5E8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73E0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6F2D07C" wp14:editId="1C34F97E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00A308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6F2D07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1D00A308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3873E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542573" wp14:editId="322D7BFA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CDD8AD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A8322B" wp14:editId="56997502">
                                      <wp:extent cx="799693" cy="331122"/>
                                      <wp:effectExtent l="0" t="0" r="63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33112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7542573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CDD8AD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A8322B" wp14:editId="56997502">
                                <wp:extent cx="799693" cy="331122"/>
                                <wp:effectExtent l="0" t="0" r="63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3311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14:paraId="23A2D056" w14:textId="77777777" w:rsidR="00535962" w:rsidRPr="00535962" w:rsidRDefault="003873E0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F9FF70" wp14:editId="32C92875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BF7FCA" w14:textId="77777777" w:rsidR="00F7443C" w:rsidRPr="004767CC" w:rsidRDefault="00CA7F9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15F9FF70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24BF7FCA" w14:textId="77777777" w:rsidR="00F7443C" w:rsidRPr="004767CC" w:rsidRDefault="005E67D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A21CFE4" wp14:editId="2E31514B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97A2FF" w14:textId="7885EACC" w:rsidR="0026335F" w:rsidRPr="0026335F" w:rsidRDefault="00CA7F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4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15 de abril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1CFE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14:paraId="5897A2FF" w14:textId="7885EACC" w:rsidR="0026335F" w:rsidRPr="0026335F" w:rsidRDefault="00CA7F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4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15 de abril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1F32EF" w14:textId="77777777" w:rsidR="00535962" w:rsidRDefault="003873E0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5088091" wp14:editId="2238F7B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FBF8C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369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35088091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0FBF8C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3690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F1BD70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E1C804E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7FD37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847CE3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25C0141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4CE8719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221A96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06C3CF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36BAF3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2CAE0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148A0AEA" w14:textId="77777777" w:rsidTr="00A24343">
        <w:trPr>
          <w:trHeight w:val="457"/>
          <w:jc w:val="center"/>
        </w:trPr>
        <w:tc>
          <w:tcPr>
            <w:tcW w:w="849" w:type="dxa"/>
          </w:tcPr>
          <w:p w14:paraId="56731A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8D295A5" w14:textId="77777777" w:rsidR="0037246F" w:rsidRDefault="0037246F" w:rsidP="00BB657B">
            <w:pPr>
              <w:spacing w:after="0" w:line="240" w:lineRule="auto"/>
            </w:pPr>
          </w:p>
          <w:p w14:paraId="61C3A3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951EC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FD1DD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76DC37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8EFFB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991417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26C8856" w14:textId="77777777" w:rsidTr="00A24343">
        <w:trPr>
          <w:trHeight w:val="477"/>
          <w:jc w:val="center"/>
        </w:trPr>
        <w:tc>
          <w:tcPr>
            <w:tcW w:w="849" w:type="dxa"/>
          </w:tcPr>
          <w:p w14:paraId="0ED176D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C81887" w14:textId="77777777" w:rsidR="0037246F" w:rsidRDefault="0037246F" w:rsidP="00BB657B">
            <w:pPr>
              <w:spacing w:after="0" w:line="240" w:lineRule="auto"/>
            </w:pPr>
          </w:p>
          <w:p w14:paraId="5B61BC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85683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BFC44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D7DF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FA26C0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5171AD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9B14D6A" w14:textId="77777777" w:rsidTr="00A24343">
        <w:trPr>
          <w:trHeight w:val="477"/>
          <w:jc w:val="center"/>
        </w:trPr>
        <w:tc>
          <w:tcPr>
            <w:tcW w:w="849" w:type="dxa"/>
          </w:tcPr>
          <w:p w14:paraId="28B71ED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27D30A" w14:textId="77777777" w:rsidR="0037246F" w:rsidRDefault="0037246F" w:rsidP="00BB657B">
            <w:pPr>
              <w:spacing w:after="0" w:line="240" w:lineRule="auto"/>
            </w:pPr>
          </w:p>
          <w:p w14:paraId="56D7D67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4A5C2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CBF343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E4304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C056A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D2A28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3C9E485" w14:textId="77777777" w:rsidTr="00A24343">
        <w:trPr>
          <w:trHeight w:val="477"/>
          <w:jc w:val="center"/>
        </w:trPr>
        <w:tc>
          <w:tcPr>
            <w:tcW w:w="849" w:type="dxa"/>
          </w:tcPr>
          <w:p w14:paraId="41F39C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9C693F1" w14:textId="77777777" w:rsidR="0037246F" w:rsidRDefault="0037246F" w:rsidP="00BB657B">
            <w:pPr>
              <w:spacing w:after="0" w:line="240" w:lineRule="auto"/>
            </w:pPr>
          </w:p>
          <w:p w14:paraId="122651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004B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D4ADCD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C076F7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44BDAA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D10423D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9EF6A30" w14:textId="77777777" w:rsidTr="00A24343">
        <w:trPr>
          <w:trHeight w:val="477"/>
          <w:jc w:val="center"/>
        </w:trPr>
        <w:tc>
          <w:tcPr>
            <w:tcW w:w="849" w:type="dxa"/>
          </w:tcPr>
          <w:p w14:paraId="33508B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3FCB94D" w14:textId="77777777" w:rsidR="0037246F" w:rsidRDefault="0037246F" w:rsidP="00BB657B">
            <w:pPr>
              <w:spacing w:after="0" w:line="240" w:lineRule="auto"/>
            </w:pPr>
          </w:p>
          <w:p w14:paraId="015D9E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A50AC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9A99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F923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2D8919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954EC0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DDA8636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50C99345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023A41E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25BFBD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35B842F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8EACC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2AA9089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2477B71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FB755E8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57675E60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3873E0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850F48" wp14:editId="51A8468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6F533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E850F48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806F533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BB4C11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8A7B6" w14:textId="77777777" w:rsidR="00B020BF" w:rsidRDefault="00B020BF" w:rsidP="001007E7">
      <w:pPr>
        <w:spacing w:after="0" w:line="240" w:lineRule="auto"/>
      </w:pPr>
      <w:r>
        <w:separator/>
      </w:r>
    </w:p>
  </w:endnote>
  <w:endnote w:type="continuationSeparator" w:id="0">
    <w:p w14:paraId="24F162EB" w14:textId="77777777" w:rsidR="00B020BF" w:rsidRDefault="00B020B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D6AB1" w14:textId="77777777" w:rsidR="001007E7" w:rsidRDefault="003873E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F757D3" wp14:editId="49F11A03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AC25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B6D692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F68D5B1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6F757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82AC25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B6D692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F68D5B1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392AF91" w14:textId="77777777" w:rsidR="001007E7" w:rsidRDefault="003873E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7FBAA8" wp14:editId="5C28A98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84898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17FBAA8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584898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D66080C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EFB97FA" wp14:editId="35020AB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3E4F895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BA0E9" w14:textId="77777777" w:rsidR="00B020BF" w:rsidRDefault="00B020BF" w:rsidP="001007E7">
      <w:pPr>
        <w:spacing w:after="0" w:line="240" w:lineRule="auto"/>
      </w:pPr>
      <w:r>
        <w:separator/>
      </w:r>
    </w:p>
  </w:footnote>
  <w:footnote w:type="continuationSeparator" w:id="0">
    <w:p w14:paraId="013F1EDD" w14:textId="77777777" w:rsidR="00B020BF" w:rsidRDefault="00B020BF" w:rsidP="001007E7">
      <w:pPr>
        <w:spacing w:after="0" w:line="240" w:lineRule="auto"/>
      </w:pPr>
      <w:r>
        <w:continuationSeparator/>
      </w:r>
    </w:p>
  </w:footnote>
  <w:footnote w:id="1">
    <w:p w14:paraId="2A60FCF9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65D599AC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10093"/>
    <w:rsid w:val="000232F9"/>
    <w:rsid w:val="00034DD9"/>
    <w:rsid w:val="000639DB"/>
    <w:rsid w:val="000C410A"/>
    <w:rsid w:val="000C45EA"/>
    <w:rsid w:val="001007E7"/>
    <w:rsid w:val="001020C0"/>
    <w:rsid w:val="001174C4"/>
    <w:rsid w:val="00123B8D"/>
    <w:rsid w:val="00157600"/>
    <w:rsid w:val="001613AE"/>
    <w:rsid w:val="00170EC5"/>
    <w:rsid w:val="00194FF2"/>
    <w:rsid w:val="001B08C5"/>
    <w:rsid w:val="001E39E1"/>
    <w:rsid w:val="001F73A7"/>
    <w:rsid w:val="00200073"/>
    <w:rsid w:val="00253DBA"/>
    <w:rsid w:val="002541E1"/>
    <w:rsid w:val="0026335F"/>
    <w:rsid w:val="002860A4"/>
    <w:rsid w:val="002971F5"/>
    <w:rsid w:val="002B16A2"/>
    <w:rsid w:val="002B26E5"/>
    <w:rsid w:val="002C4A7E"/>
    <w:rsid w:val="002E1412"/>
    <w:rsid w:val="00314023"/>
    <w:rsid w:val="0031441A"/>
    <w:rsid w:val="003248B9"/>
    <w:rsid w:val="00332B93"/>
    <w:rsid w:val="00351DE8"/>
    <w:rsid w:val="0037246F"/>
    <w:rsid w:val="003873E0"/>
    <w:rsid w:val="00396644"/>
    <w:rsid w:val="003A37A8"/>
    <w:rsid w:val="003A4539"/>
    <w:rsid w:val="003B29C3"/>
    <w:rsid w:val="003B38E0"/>
    <w:rsid w:val="003D341D"/>
    <w:rsid w:val="00403697"/>
    <w:rsid w:val="004125D2"/>
    <w:rsid w:val="0042490F"/>
    <w:rsid w:val="00427800"/>
    <w:rsid w:val="00466B9C"/>
    <w:rsid w:val="0047497F"/>
    <w:rsid w:val="004767CC"/>
    <w:rsid w:val="0049643D"/>
    <w:rsid w:val="004C4743"/>
    <w:rsid w:val="004E4F9F"/>
    <w:rsid w:val="0052136E"/>
    <w:rsid w:val="00521E91"/>
    <w:rsid w:val="00535962"/>
    <w:rsid w:val="00557A45"/>
    <w:rsid w:val="005965E7"/>
    <w:rsid w:val="005A0E83"/>
    <w:rsid w:val="005B442B"/>
    <w:rsid w:val="005B4FAE"/>
    <w:rsid w:val="005C16A9"/>
    <w:rsid w:val="005D0D63"/>
    <w:rsid w:val="005E67D7"/>
    <w:rsid w:val="005F106E"/>
    <w:rsid w:val="00611A07"/>
    <w:rsid w:val="0062592A"/>
    <w:rsid w:val="0062728F"/>
    <w:rsid w:val="006276DD"/>
    <w:rsid w:val="006506D0"/>
    <w:rsid w:val="00651698"/>
    <w:rsid w:val="00651E48"/>
    <w:rsid w:val="00670776"/>
    <w:rsid w:val="006709BC"/>
    <w:rsid w:val="006A274A"/>
    <w:rsid w:val="00715C3E"/>
    <w:rsid w:val="00772249"/>
    <w:rsid w:val="00780880"/>
    <w:rsid w:val="007A4215"/>
    <w:rsid w:val="007B4164"/>
    <w:rsid w:val="007B6F6F"/>
    <w:rsid w:val="00810515"/>
    <w:rsid w:val="0083193F"/>
    <w:rsid w:val="0083342F"/>
    <w:rsid w:val="00854B4F"/>
    <w:rsid w:val="008B3AE5"/>
    <w:rsid w:val="008F1F8B"/>
    <w:rsid w:val="009002B4"/>
    <w:rsid w:val="00957FDA"/>
    <w:rsid w:val="0097453F"/>
    <w:rsid w:val="009773D3"/>
    <w:rsid w:val="009A2AEC"/>
    <w:rsid w:val="009B0931"/>
    <w:rsid w:val="009C47F0"/>
    <w:rsid w:val="009D3425"/>
    <w:rsid w:val="009D4D3C"/>
    <w:rsid w:val="009E0472"/>
    <w:rsid w:val="00A048F5"/>
    <w:rsid w:val="00A16099"/>
    <w:rsid w:val="00A235F4"/>
    <w:rsid w:val="00A24343"/>
    <w:rsid w:val="00A36907"/>
    <w:rsid w:val="00A640BD"/>
    <w:rsid w:val="00AB4966"/>
    <w:rsid w:val="00AC2E79"/>
    <w:rsid w:val="00AC7631"/>
    <w:rsid w:val="00AD7919"/>
    <w:rsid w:val="00AE2979"/>
    <w:rsid w:val="00AF0D2F"/>
    <w:rsid w:val="00B020BF"/>
    <w:rsid w:val="00B16057"/>
    <w:rsid w:val="00B23760"/>
    <w:rsid w:val="00B3101F"/>
    <w:rsid w:val="00B420BA"/>
    <w:rsid w:val="00B61D08"/>
    <w:rsid w:val="00B62290"/>
    <w:rsid w:val="00B62EEF"/>
    <w:rsid w:val="00B7545C"/>
    <w:rsid w:val="00B76942"/>
    <w:rsid w:val="00B82170"/>
    <w:rsid w:val="00B9237C"/>
    <w:rsid w:val="00B97B51"/>
    <w:rsid w:val="00BB4C11"/>
    <w:rsid w:val="00BB6FC9"/>
    <w:rsid w:val="00BC1D0C"/>
    <w:rsid w:val="00BC61BD"/>
    <w:rsid w:val="00BE42F5"/>
    <w:rsid w:val="00BE4FB0"/>
    <w:rsid w:val="00BF1AD5"/>
    <w:rsid w:val="00C3072F"/>
    <w:rsid w:val="00C60F5B"/>
    <w:rsid w:val="00C66D08"/>
    <w:rsid w:val="00CA4661"/>
    <w:rsid w:val="00CA7F93"/>
    <w:rsid w:val="00CE67A3"/>
    <w:rsid w:val="00D24FA7"/>
    <w:rsid w:val="00D64696"/>
    <w:rsid w:val="00D90D49"/>
    <w:rsid w:val="00DC5D96"/>
    <w:rsid w:val="00DD4F3E"/>
    <w:rsid w:val="00DD57EF"/>
    <w:rsid w:val="00DF4297"/>
    <w:rsid w:val="00E13E55"/>
    <w:rsid w:val="00E3360B"/>
    <w:rsid w:val="00E96D05"/>
    <w:rsid w:val="00EA7406"/>
    <w:rsid w:val="00EB128A"/>
    <w:rsid w:val="00EC41CD"/>
    <w:rsid w:val="00EE21D1"/>
    <w:rsid w:val="00EE2ABA"/>
    <w:rsid w:val="00F116C5"/>
    <w:rsid w:val="00F225BF"/>
    <w:rsid w:val="00F25B99"/>
    <w:rsid w:val="00F4086F"/>
    <w:rsid w:val="00F53753"/>
    <w:rsid w:val="00F702D0"/>
    <w:rsid w:val="00F7167E"/>
    <w:rsid w:val="00F7443C"/>
    <w:rsid w:val="00F8690F"/>
    <w:rsid w:val="00FC280C"/>
    <w:rsid w:val="00FC2870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027A41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  <w:style w:type="paragraph" w:styleId="NormalWeb">
    <w:name w:val="Normal (Web)"/>
    <w:basedOn w:val="Normal"/>
    <w:uiPriority w:val="99"/>
    <w:semiHidden/>
    <w:unhideWhenUsed/>
    <w:rsid w:val="00521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BD04-D574-4959-B71F-8D8D8B85D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Aurelina Alonzo R.</cp:lastModifiedBy>
  <cp:revision>31</cp:revision>
  <cp:lastPrinted>2011-03-04T18:27:00Z</cp:lastPrinted>
  <dcterms:created xsi:type="dcterms:W3CDTF">2020-10-23T16:36:00Z</dcterms:created>
  <dcterms:modified xsi:type="dcterms:W3CDTF">2025-04-15T13:35:00Z</dcterms:modified>
</cp:coreProperties>
</file>