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3588E0E9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656D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A94942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3588E0E9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6656D5">
                                <w:rPr>
                                  <w:rStyle w:val="Style2"/>
                                </w:rPr>
                                <w:t>3</w:t>
                              </w:r>
                              <w:r w:rsidR="00A94942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46E28C4F" w:rsidR="0026335F" w:rsidRPr="0026335F" w:rsidRDefault="00A9494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3-3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31 de marzo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46E28C4F" w:rsidR="0026335F" w:rsidRPr="0026335F" w:rsidRDefault="00A9494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3-3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31 de marzo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A9494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A9494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A9494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A9494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D851" w14:textId="77777777" w:rsidR="009139FF" w:rsidRDefault="009139FF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9139FF" w:rsidRDefault="009139FF" w:rsidP="001007E7">
      <w:pPr>
        <w:spacing w:after="0" w:line="240" w:lineRule="auto"/>
      </w:pPr>
      <w:r>
        <w:continuationSeparator/>
      </w:r>
    </w:p>
  </w:endnote>
  <w:endnote w:type="continuationNotice" w:id="1">
    <w:p w14:paraId="612566A7" w14:textId="77777777" w:rsidR="00DE4BE8" w:rsidRDefault="00DE4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7285" w14:textId="77777777" w:rsidR="009139FF" w:rsidRDefault="009139FF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9139FF" w:rsidRDefault="009139FF" w:rsidP="001007E7">
      <w:pPr>
        <w:spacing w:after="0" w:line="240" w:lineRule="auto"/>
      </w:pPr>
      <w:r>
        <w:continuationSeparator/>
      </w:r>
    </w:p>
  </w:footnote>
  <w:footnote w:type="continuationNotice" w:id="1">
    <w:p w14:paraId="0E5A6735" w14:textId="77777777" w:rsidR="00DE4BE8" w:rsidRDefault="00DE4BE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683A"/>
    <w:rsid w:val="0005792C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466B0"/>
    <w:rsid w:val="00147320"/>
    <w:rsid w:val="00157600"/>
    <w:rsid w:val="00160393"/>
    <w:rsid w:val="00170EC5"/>
    <w:rsid w:val="00181E8D"/>
    <w:rsid w:val="00191A59"/>
    <w:rsid w:val="00194FF2"/>
    <w:rsid w:val="00197BFA"/>
    <w:rsid w:val="001A06D8"/>
    <w:rsid w:val="001A3A89"/>
    <w:rsid w:val="001A3F92"/>
    <w:rsid w:val="001E5A50"/>
    <w:rsid w:val="001E6C5F"/>
    <w:rsid w:val="001F6DBD"/>
    <w:rsid w:val="001F73A7"/>
    <w:rsid w:val="002009A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9D6A59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94942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2EEF"/>
    <w:rsid w:val="00B6491C"/>
    <w:rsid w:val="00B6519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52079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C2870"/>
    <w:rsid w:val="00FD6750"/>
    <w:rsid w:val="00FF610E"/>
    <w:rsid w:val="0A9B2FD6"/>
    <w:rsid w:val="0F4A8663"/>
    <w:rsid w:val="15999D58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E163C246-F4DA-4384-8EE0-941F38FA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B5740C-199C-4EB0-A624-49E32A5A47AD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d1207536-9e68-4e3e-aeed-b740370baf18"/>
    <ds:schemaRef ds:uri="6d0ed0c3-5985-4eca-a33b-383541a093dd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3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74</cp:revision>
  <cp:lastPrinted>2011-03-05T18:48:00Z</cp:lastPrinted>
  <dcterms:created xsi:type="dcterms:W3CDTF">2014-01-16T13:04:00Z</dcterms:created>
  <dcterms:modified xsi:type="dcterms:W3CDTF">2025-03-31T13:44:00Z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