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357A4A2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87F1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50AA5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357A4A2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B65193">
                                <w:rPr>
                                  <w:rStyle w:val="Style2"/>
                                </w:rPr>
                                <w:t>M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587F14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587F14">
                                <w:rPr>
                                  <w:rStyle w:val="Style2"/>
                                </w:rPr>
                                <w:t>0</w:t>
                              </w:r>
                              <w:r w:rsidR="00B50AA5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B50AA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FF130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B50AA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FF130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B50AA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FF130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F5D15" w14:textId="77777777" w:rsidR="004D19C5" w:rsidRDefault="004D19C5" w:rsidP="001007E7">
      <w:pPr>
        <w:spacing w:after="0" w:line="240" w:lineRule="auto"/>
      </w:pPr>
      <w:r>
        <w:separator/>
      </w:r>
    </w:p>
  </w:endnote>
  <w:endnote w:type="continuationSeparator" w:id="0">
    <w:p w14:paraId="0346361A" w14:textId="77777777" w:rsidR="004D19C5" w:rsidRDefault="004D19C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646D" w14:textId="77777777" w:rsidR="004D19C5" w:rsidRDefault="004D19C5" w:rsidP="001007E7">
      <w:pPr>
        <w:spacing w:after="0" w:line="240" w:lineRule="auto"/>
      </w:pPr>
      <w:r>
        <w:separator/>
      </w:r>
    </w:p>
  </w:footnote>
  <w:footnote w:type="continuationSeparator" w:id="0">
    <w:p w14:paraId="7A042703" w14:textId="77777777" w:rsidR="004D19C5" w:rsidRDefault="004D19C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378B3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1DBB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42383"/>
    <w:rsid w:val="00357C1C"/>
    <w:rsid w:val="00373217"/>
    <w:rsid w:val="00377A1C"/>
    <w:rsid w:val="00392351"/>
    <w:rsid w:val="003A6141"/>
    <w:rsid w:val="003D06A2"/>
    <w:rsid w:val="00404131"/>
    <w:rsid w:val="00416F66"/>
    <w:rsid w:val="0042490F"/>
    <w:rsid w:val="004379A6"/>
    <w:rsid w:val="0044234A"/>
    <w:rsid w:val="00456C17"/>
    <w:rsid w:val="00464551"/>
    <w:rsid w:val="00466B9C"/>
    <w:rsid w:val="004938EB"/>
    <w:rsid w:val="004B30DA"/>
    <w:rsid w:val="004D19C5"/>
    <w:rsid w:val="004D45A8"/>
    <w:rsid w:val="00534A7F"/>
    <w:rsid w:val="00535962"/>
    <w:rsid w:val="0055495B"/>
    <w:rsid w:val="00561CA6"/>
    <w:rsid w:val="0058075F"/>
    <w:rsid w:val="0058380E"/>
    <w:rsid w:val="00587F14"/>
    <w:rsid w:val="00597BF8"/>
    <w:rsid w:val="005D2A7C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A2435"/>
    <w:rsid w:val="007B0E1F"/>
    <w:rsid w:val="007B6F6F"/>
    <w:rsid w:val="007C3347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554F"/>
    <w:rsid w:val="00A16099"/>
    <w:rsid w:val="00A40F28"/>
    <w:rsid w:val="00A640BD"/>
    <w:rsid w:val="00A641A7"/>
    <w:rsid w:val="00A721D1"/>
    <w:rsid w:val="00A72F42"/>
    <w:rsid w:val="00A940DF"/>
    <w:rsid w:val="00AB0D95"/>
    <w:rsid w:val="00AD6558"/>
    <w:rsid w:val="00AD7919"/>
    <w:rsid w:val="00AF2E6B"/>
    <w:rsid w:val="00B03420"/>
    <w:rsid w:val="00B50AA5"/>
    <w:rsid w:val="00B62EEF"/>
    <w:rsid w:val="00B65193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66A44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83ED1"/>
    <w:rsid w:val="00EA6B34"/>
    <w:rsid w:val="00EA7406"/>
    <w:rsid w:val="00ED0A2B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8</cp:revision>
  <cp:lastPrinted>2011-03-04T18:48:00Z</cp:lastPrinted>
  <dcterms:created xsi:type="dcterms:W3CDTF">2024-03-21T17:11:00Z</dcterms:created>
  <dcterms:modified xsi:type="dcterms:W3CDTF">2025-02-10T17:56:00Z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