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1A56A7DB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656D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A56D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1A56A7DB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6656D5">
                                <w:rPr>
                                  <w:rStyle w:val="Style2"/>
                                </w:rPr>
                                <w:t>3</w:t>
                              </w:r>
                              <w:r w:rsidR="003A56D5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E3C08D5" w:rsidR="0026335F" w:rsidRPr="0026335F" w:rsidRDefault="003A56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3-1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18 de marzo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7E3C08D5" w:rsidR="0026335F" w:rsidRPr="0026335F" w:rsidRDefault="003A56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3-1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18 de marzo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A56D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A56D5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A56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A56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DE4BE8" w:rsidRDefault="00DE4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DE4BE8" w:rsidRDefault="00DE4B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683A"/>
    <w:rsid w:val="0005792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466B0"/>
    <w:rsid w:val="00147320"/>
    <w:rsid w:val="00157600"/>
    <w:rsid w:val="00160393"/>
    <w:rsid w:val="00170EC5"/>
    <w:rsid w:val="00181E8D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E163C246-F4DA-4384-8EE0-941F38FA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B5740C-199C-4EB0-A624-49E32A5A47AD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  <ds:schemaRef ds:uri="6d0ed0c3-5985-4eca-a33b-383541a093dd"/>
    <ds:schemaRef ds:uri="d1207536-9e68-4e3e-aeed-b740370baf1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2</TotalTime>
  <Pages>1</Pages>
  <Words>156</Words>
  <Characters>863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73</cp:revision>
  <cp:lastPrinted>2011-03-05T18:48:00Z</cp:lastPrinted>
  <dcterms:created xsi:type="dcterms:W3CDTF">2014-01-16T13:04:00Z</dcterms:created>
  <dcterms:modified xsi:type="dcterms:W3CDTF">2025-03-18T12:38:00Z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