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75F699A9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26BC5">
                                      <w:rPr>
                                        <w:rStyle w:val="Style2"/>
                                      </w:rPr>
                                      <w:t>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75F699A9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926BC5">
                                <w:rPr>
                                  <w:rStyle w:val="Style2"/>
                                </w:rPr>
                                <w:t>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46592637">
                <wp:simplePos x="0" y="0"/>
                <wp:positionH relativeFrom="column">
                  <wp:posOffset>4539615</wp:posOffset>
                </wp:positionH>
                <wp:positionV relativeFrom="paragraph">
                  <wp:posOffset>140970</wp:posOffset>
                </wp:positionV>
                <wp:extent cx="175133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3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6008AAD2" w:rsidR="0026335F" w:rsidRPr="0026335F" w:rsidRDefault="00926BC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2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19 de febrero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7.45pt;margin-top:11.1pt;width:137.9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" filled="f" stroked="f">
                <v:textbox>
                  <w:txbxContent>
                    <w:p w14:paraId="349C3EBF" w14:textId="6008AAD2" w:rsidR="0026335F" w:rsidRPr="0026335F" w:rsidRDefault="00926BC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2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19 de febrero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926BC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926BC5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926BC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926BC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D851" w14:textId="77777777" w:rsidR="009139FF" w:rsidRDefault="009139FF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9139FF" w:rsidRDefault="009139FF" w:rsidP="001007E7">
      <w:pPr>
        <w:spacing w:after="0" w:line="240" w:lineRule="auto"/>
      </w:pPr>
      <w:r>
        <w:continuationSeparator/>
      </w:r>
    </w:p>
  </w:endnote>
  <w:endnote w:type="continuationNotice" w:id="1">
    <w:p w14:paraId="612566A7" w14:textId="77777777" w:rsidR="00DE4BE8" w:rsidRDefault="00DE4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7285" w14:textId="77777777" w:rsidR="009139FF" w:rsidRDefault="009139FF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9139FF" w:rsidRDefault="009139FF" w:rsidP="001007E7">
      <w:pPr>
        <w:spacing w:after="0" w:line="240" w:lineRule="auto"/>
      </w:pPr>
      <w:r>
        <w:continuationSeparator/>
      </w:r>
    </w:p>
  </w:footnote>
  <w:footnote w:type="continuationNotice" w:id="1">
    <w:p w14:paraId="0E5A6735" w14:textId="77777777" w:rsidR="00DE4BE8" w:rsidRDefault="00DE4BE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683A"/>
    <w:rsid w:val="0005792C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466B0"/>
    <w:rsid w:val="00147320"/>
    <w:rsid w:val="00157600"/>
    <w:rsid w:val="00160393"/>
    <w:rsid w:val="00170EC5"/>
    <w:rsid w:val="00181E8D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43E80"/>
    <w:rsid w:val="00456C17"/>
    <w:rsid w:val="00464551"/>
    <w:rsid w:val="00466B9C"/>
    <w:rsid w:val="00472116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6D56"/>
    <w:rsid w:val="006709BC"/>
    <w:rsid w:val="00680946"/>
    <w:rsid w:val="006A2D7C"/>
    <w:rsid w:val="006C77D5"/>
    <w:rsid w:val="006D70D5"/>
    <w:rsid w:val="006E2FA1"/>
    <w:rsid w:val="006E495B"/>
    <w:rsid w:val="006F50E7"/>
    <w:rsid w:val="006F567F"/>
    <w:rsid w:val="00725091"/>
    <w:rsid w:val="00735A65"/>
    <w:rsid w:val="007404F1"/>
    <w:rsid w:val="00742616"/>
    <w:rsid w:val="0074316C"/>
    <w:rsid w:val="0075710A"/>
    <w:rsid w:val="00780880"/>
    <w:rsid w:val="007B0E1F"/>
    <w:rsid w:val="007B6F6F"/>
    <w:rsid w:val="007C1F35"/>
    <w:rsid w:val="007D6CCA"/>
    <w:rsid w:val="007F417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7D95"/>
    <w:rsid w:val="00903189"/>
    <w:rsid w:val="00903C23"/>
    <w:rsid w:val="009126DA"/>
    <w:rsid w:val="009139FF"/>
    <w:rsid w:val="00926BC5"/>
    <w:rsid w:val="00927687"/>
    <w:rsid w:val="00966EEE"/>
    <w:rsid w:val="00977C54"/>
    <w:rsid w:val="009C657B"/>
    <w:rsid w:val="009D6A59"/>
    <w:rsid w:val="00A03B34"/>
    <w:rsid w:val="00A041F0"/>
    <w:rsid w:val="00A16099"/>
    <w:rsid w:val="00A40F28"/>
    <w:rsid w:val="00A42C68"/>
    <w:rsid w:val="00A640BD"/>
    <w:rsid w:val="00A641A7"/>
    <w:rsid w:val="00A721D1"/>
    <w:rsid w:val="00A72F42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2EEF"/>
    <w:rsid w:val="00B6491C"/>
    <w:rsid w:val="00B65193"/>
    <w:rsid w:val="00B70CF0"/>
    <w:rsid w:val="00B76874"/>
    <w:rsid w:val="00B97B51"/>
    <w:rsid w:val="00BA0007"/>
    <w:rsid w:val="00BB1D79"/>
    <w:rsid w:val="00BB2A75"/>
    <w:rsid w:val="00BC1D0C"/>
    <w:rsid w:val="00BC61BD"/>
    <w:rsid w:val="00BD1586"/>
    <w:rsid w:val="00C078CB"/>
    <w:rsid w:val="00C22DBE"/>
    <w:rsid w:val="00C30B9C"/>
    <w:rsid w:val="00C5078F"/>
    <w:rsid w:val="00C66D08"/>
    <w:rsid w:val="00C711FB"/>
    <w:rsid w:val="00C7470C"/>
    <w:rsid w:val="00CA0E82"/>
    <w:rsid w:val="00CA164C"/>
    <w:rsid w:val="00CA4661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D49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1E7B"/>
    <w:rsid w:val="00EF7C23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B45DA"/>
    <w:rsid w:val="00FC2870"/>
    <w:rsid w:val="00FD6750"/>
    <w:rsid w:val="00FF610E"/>
    <w:rsid w:val="0A9B2FD6"/>
    <w:rsid w:val="0F4A8663"/>
    <w:rsid w:val="15999D58"/>
    <w:rsid w:val="23353E08"/>
    <w:rsid w:val="284C411C"/>
    <w:rsid w:val="2C8EB338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A24FEEFA-090D-4929-A81A-00FC55A6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B5740C-199C-4EB0-A624-49E32A5A47AD}">
  <ds:schemaRefs>
    <ds:schemaRef ds:uri="http://www.w3.org/XML/1998/namespace"/>
    <ds:schemaRef ds:uri="http://purl.org/dc/terms/"/>
    <ds:schemaRef ds:uri="d1207536-9e68-4e3e-aeed-b740370baf18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0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65</cp:revision>
  <cp:lastPrinted>2011-03-05T14:48:00Z</cp:lastPrinted>
  <dcterms:created xsi:type="dcterms:W3CDTF">2014-01-16T09:04:00Z</dcterms:created>
  <dcterms:modified xsi:type="dcterms:W3CDTF">2025-02-18T20:15:00Z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