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8245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2DEC452E" w14:textId="0974D6A8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D1A28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A74C2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58247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2DEC452E" w14:textId="0974D6A8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D1A28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A74C2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8A74C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8A74C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A69759" w:rsidR="0026335F" w:rsidRPr="0026335F" w:rsidRDefault="008A74C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5-02-1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11 de febrero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A69759" w:rsidR="0026335F" w:rsidRPr="0026335F" w:rsidRDefault="008A74C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5-02-1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11 de febrero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8A74C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8A74C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  <w:endnote w:type="continuationNotice" w:id="1">
    <w:p w14:paraId="353E40DF" w14:textId="77777777" w:rsidR="001A124D" w:rsidRDefault="001A12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58242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  <w:footnote w:type="continuationNotice" w:id="1">
    <w:p w14:paraId="73E76A29" w14:textId="77777777" w:rsidR="001A124D" w:rsidRDefault="001A12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76534"/>
    <w:rsid w:val="00090E8D"/>
    <w:rsid w:val="000A5DAC"/>
    <w:rsid w:val="000B3B70"/>
    <w:rsid w:val="000D1A28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068D"/>
    <w:rsid w:val="00191842"/>
    <w:rsid w:val="00194FF2"/>
    <w:rsid w:val="001A0B18"/>
    <w:rsid w:val="001A124D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6514"/>
    <w:rsid w:val="002971F5"/>
    <w:rsid w:val="002E1412"/>
    <w:rsid w:val="00314023"/>
    <w:rsid w:val="0031441A"/>
    <w:rsid w:val="003B38E0"/>
    <w:rsid w:val="003D15B2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073"/>
    <w:rsid w:val="006709BC"/>
    <w:rsid w:val="006758C0"/>
    <w:rsid w:val="006A43C4"/>
    <w:rsid w:val="00701413"/>
    <w:rsid w:val="007372FF"/>
    <w:rsid w:val="007563D3"/>
    <w:rsid w:val="00780880"/>
    <w:rsid w:val="007B6F6F"/>
    <w:rsid w:val="007D608F"/>
    <w:rsid w:val="007F4CE2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A74C2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07926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24FA7"/>
    <w:rsid w:val="00D33C6A"/>
    <w:rsid w:val="00D64696"/>
    <w:rsid w:val="00D90D49"/>
    <w:rsid w:val="00DC5D96"/>
    <w:rsid w:val="00DD4F3E"/>
    <w:rsid w:val="00E13E55"/>
    <w:rsid w:val="00E55BDA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DEC449C"/>
  <w15:docId w15:val="{EE50D389-8517-4B86-BD3C-E055C45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982334-0945-4E56-881F-D6D3980C4FE9}">
  <ds:schemaRefs>
    <ds:schemaRef ds:uri="http://schemas.microsoft.com/office/2006/documentManagement/types"/>
    <ds:schemaRef ds:uri="6d0ed0c3-5985-4eca-a33b-383541a093dd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sharepoint/v3"/>
    <ds:schemaRef ds:uri="http://purl.org/dc/elements/1.1/"/>
    <ds:schemaRef ds:uri="http://purl.org/dc/terms/"/>
    <ds:schemaRef ds:uri="http://schemas.microsoft.com/office/infopath/2007/PartnerControls"/>
    <ds:schemaRef ds:uri="d1207536-9e68-4e3e-aeed-b740370baf1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F57EF7-9355-46F8-BD9E-ACE96CCC1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14</TotalTime>
  <Pages>1</Pages>
  <Words>133</Words>
  <Characters>762</Characters>
  <Application>Microsoft Office Word</Application>
  <DocSecurity>4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19</cp:revision>
  <cp:lastPrinted>2011-03-04T23:05:00Z</cp:lastPrinted>
  <dcterms:created xsi:type="dcterms:W3CDTF">2014-01-02T17:42:00Z</dcterms:created>
  <dcterms:modified xsi:type="dcterms:W3CDTF">2025-02-11T13:18:00Z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